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1C4" w:rsidRPr="00EE2A00" w:rsidRDefault="00FC01C4" w:rsidP="00FC01C4">
      <w:pPr>
        <w:tabs>
          <w:tab w:val="center" w:pos="4536"/>
          <w:tab w:val="right" w:pos="9637"/>
        </w:tabs>
        <w:ind w:right="2"/>
        <w:rPr>
          <w:rFonts w:asciiTheme="minorHAnsi" w:hAnsiTheme="minorHAnsi" w:cs="Arial"/>
          <w:bCs/>
          <w:sz w:val="28"/>
        </w:rPr>
      </w:pPr>
      <w:r w:rsidRPr="00EE2A00">
        <w:rPr>
          <w:rFonts w:asciiTheme="minorHAnsi" w:hAnsiTheme="minorHAnsi" w:cs="Arial"/>
          <w:bCs/>
          <w:sz w:val="28"/>
        </w:rPr>
        <w:t>3GPP TSG RAN WG1 Meeting #93</w:t>
      </w:r>
      <w:r w:rsidRPr="00EE2A00">
        <w:rPr>
          <w:rFonts w:asciiTheme="minorHAnsi" w:hAnsiTheme="minorHAnsi" w:cs="Arial"/>
          <w:bCs/>
          <w:sz w:val="28"/>
        </w:rPr>
        <w:tab/>
      </w:r>
      <w:r w:rsidRPr="00EE2A00">
        <w:rPr>
          <w:rFonts w:asciiTheme="minorHAnsi" w:hAnsiTheme="minorHAnsi" w:cs="Arial"/>
          <w:bCs/>
          <w:sz w:val="28"/>
        </w:rPr>
        <w:tab/>
        <w:t>R1-18</w:t>
      </w:r>
      <w:r w:rsidR="00C66C9D">
        <w:rPr>
          <w:rFonts w:asciiTheme="minorHAnsi" w:hAnsiTheme="minorHAnsi" w:cs="Arial"/>
          <w:bCs/>
          <w:sz w:val="28"/>
        </w:rPr>
        <w:t>0</w:t>
      </w:r>
      <w:r w:rsidR="00170665">
        <w:rPr>
          <w:rFonts w:asciiTheme="minorHAnsi" w:hAnsiTheme="minorHAnsi" w:cs="Arial"/>
          <w:bCs/>
          <w:sz w:val="28"/>
        </w:rPr>
        <w:t>67</w:t>
      </w:r>
      <w:r w:rsidR="00B759EF" w:rsidRPr="00EE2A00">
        <w:rPr>
          <w:rFonts w:asciiTheme="minorHAnsi" w:hAnsiTheme="minorHAnsi" w:cs="Arial"/>
          <w:bCs/>
          <w:sz w:val="28"/>
        </w:rPr>
        <w:t>73</w:t>
      </w:r>
    </w:p>
    <w:p w:rsidR="00FC01C4" w:rsidRPr="00EE2A00" w:rsidRDefault="00FC01C4" w:rsidP="00FC01C4">
      <w:pPr>
        <w:tabs>
          <w:tab w:val="center" w:pos="4536"/>
          <w:tab w:val="right" w:pos="9072"/>
        </w:tabs>
        <w:rPr>
          <w:rFonts w:asciiTheme="minorHAnsi" w:hAnsiTheme="minorHAnsi" w:cs="Arial"/>
          <w:bCs/>
          <w:sz w:val="28"/>
        </w:rPr>
      </w:pPr>
      <w:r w:rsidRPr="00EE2A00">
        <w:rPr>
          <w:rFonts w:asciiTheme="minorHAnsi" w:hAnsiTheme="minorHAnsi" w:cs="Arial"/>
          <w:bCs/>
          <w:sz w:val="28"/>
        </w:rPr>
        <w:t xml:space="preserve">Busan, Korea, May 21st – 25th, 2018 </w:t>
      </w:r>
    </w:p>
    <w:p w:rsidR="00D41112" w:rsidRPr="00EE2A00" w:rsidRDefault="00D41112" w:rsidP="00D41112">
      <w:pPr>
        <w:tabs>
          <w:tab w:val="center" w:pos="4536"/>
          <w:tab w:val="right" w:pos="9072"/>
        </w:tabs>
        <w:rPr>
          <w:rFonts w:asciiTheme="minorHAnsi" w:eastAsia="MS Mincho" w:hAnsiTheme="minorHAnsi" w:cs="Arial"/>
          <w:bCs/>
          <w:sz w:val="28"/>
          <w:lang w:eastAsia="ja-JP"/>
        </w:rPr>
      </w:pPr>
    </w:p>
    <w:p w:rsidR="00D41112" w:rsidRPr="00EE2A00" w:rsidRDefault="00D41112" w:rsidP="00727E0C">
      <w:pPr>
        <w:pStyle w:val="3GPPHeader"/>
        <w:tabs>
          <w:tab w:val="clear" w:pos="1701"/>
          <w:tab w:val="left" w:pos="1985"/>
        </w:tabs>
        <w:rPr>
          <w:rFonts w:asciiTheme="minorHAnsi" w:hAnsiTheme="minorHAnsi" w:cs="Arial"/>
          <w:bCs/>
        </w:rPr>
      </w:pPr>
      <w:r w:rsidRPr="00EE2A00">
        <w:rPr>
          <w:rFonts w:asciiTheme="minorHAnsi" w:hAnsiTheme="minorHAnsi" w:cs="Arial"/>
          <w:bCs/>
        </w:rPr>
        <w:t>Agenda Item:</w:t>
      </w:r>
      <w:r w:rsidRPr="00EE2A00">
        <w:rPr>
          <w:rFonts w:asciiTheme="minorHAnsi" w:hAnsiTheme="minorHAnsi" w:cs="Arial"/>
          <w:bCs/>
        </w:rPr>
        <w:tab/>
        <w:t>7.1.</w:t>
      </w:r>
      <w:r w:rsidR="00727E0C" w:rsidRPr="00EE2A00">
        <w:rPr>
          <w:rFonts w:asciiTheme="minorHAnsi" w:hAnsiTheme="minorHAnsi" w:cs="Arial"/>
          <w:bCs/>
        </w:rPr>
        <w:t>1.</w:t>
      </w:r>
      <w:r w:rsidR="00B379C1" w:rsidRPr="00EE2A00">
        <w:rPr>
          <w:rFonts w:asciiTheme="minorHAnsi" w:hAnsiTheme="minorHAnsi" w:cs="Arial"/>
          <w:bCs/>
        </w:rPr>
        <w:t>5.2</w:t>
      </w:r>
    </w:p>
    <w:p w:rsidR="00D41112" w:rsidRPr="00EE2A00" w:rsidRDefault="00D41112" w:rsidP="00727E0C">
      <w:pPr>
        <w:pStyle w:val="3GPPHeader"/>
        <w:tabs>
          <w:tab w:val="clear" w:pos="1701"/>
          <w:tab w:val="left" w:pos="1985"/>
        </w:tabs>
        <w:rPr>
          <w:rFonts w:asciiTheme="minorHAnsi" w:hAnsiTheme="minorHAnsi" w:cs="Arial"/>
          <w:bCs/>
        </w:rPr>
      </w:pPr>
      <w:r w:rsidRPr="00EE2A00">
        <w:rPr>
          <w:rFonts w:asciiTheme="minorHAnsi" w:hAnsiTheme="minorHAnsi" w:cs="Arial"/>
          <w:bCs/>
        </w:rPr>
        <w:t xml:space="preserve">Source: </w:t>
      </w:r>
      <w:r w:rsidRPr="00EE2A00">
        <w:rPr>
          <w:rFonts w:asciiTheme="minorHAnsi" w:hAnsiTheme="minorHAnsi" w:cs="Arial"/>
          <w:bCs/>
        </w:rPr>
        <w:tab/>
        <w:t>MediaTek Inc.</w:t>
      </w:r>
    </w:p>
    <w:p w:rsidR="00D41112" w:rsidRPr="00EE2A00" w:rsidRDefault="00D41112" w:rsidP="00727E0C">
      <w:pPr>
        <w:pStyle w:val="3GPPHeaderArial"/>
        <w:tabs>
          <w:tab w:val="left" w:pos="1985"/>
        </w:tabs>
        <w:rPr>
          <w:rFonts w:asciiTheme="minorHAnsi" w:hAnsiTheme="minorHAnsi"/>
          <w:bCs/>
          <w:sz w:val="24"/>
          <w:szCs w:val="20"/>
          <w:lang w:val="en-GB"/>
        </w:rPr>
      </w:pPr>
      <w:r w:rsidRPr="00EE2A00">
        <w:rPr>
          <w:rFonts w:asciiTheme="minorHAnsi" w:hAnsiTheme="minorHAnsi"/>
          <w:bCs/>
          <w:sz w:val="24"/>
          <w:szCs w:val="20"/>
          <w:lang w:val="en-GB"/>
        </w:rPr>
        <w:t xml:space="preserve">Title:  </w:t>
      </w:r>
      <w:r w:rsidRPr="00EE2A00">
        <w:rPr>
          <w:rFonts w:asciiTheme="minorHAnsi" w:hAnsiTheme="minorHAnsi"/>
          <w:bCs/>
          <w:sz w:val="24"/>
          <w:szCs w:val="20"/>
          <w:lang w:val="en-GB"/>
        </w:rPr>
        <w:tab/>
        <w:t>Re</w:t>
      </w:r>
      <w:r w:rsidR="00337C3D" w:rsidRPr="00EE2A00">
        <w:rPr>
          <w:rFonts w:asciiTheme="minorHAnsi" w:hAnsiTheme="minorHAnsi"/>
          <w:bCs/>
          <w:sz w:val="24"/>
          <w:szCs w:val="20"/>
          <w:lang w:val="en-GB"/>
        </w:rPr>
        <w:t xml:space="preserve">maining issues </w:t>
      </w:r>
      <w:r w:rsidR="00B36757" w:rsidRPr="00EE2A00">
        <w:rPr>
          <w:rFonts w:asciiTheme="minorHAnsi" w:hAnsiTheme="minorHAnsi"/>
          <w:bCs/>
          <w:sz w:val="24"/>
          <w:szCs w:val="20"/>
          <w:lang w:val="en-GB"/>
        </w:rPr>
        <w:t xml:space="preserve">on </w:t>
      </w:r>
      <w:r w:rsidR="00337C3D" w:rsidRPr="00EE2A00">
        <w:rPr>
          <w:rFonts w:asciiTheme="minorHAnsi" w:hAnsiTheme="minorHAnsi"/>
          <w:bCs/>
          <w:sz w:val="24"/>
          <w:szCs w:val="20"/>
          <w:lang w:val="en-GB"/>
        </w:rPr>
        <w:t>RL</w:t>
      </w:r>
      <w:r w:rsidRPr="00EE2A00">
        <w:rPr>
          <w:rFonts w:asciiTheme="minorHAnsi" w:hAnsiTheme="minorHAnsi"/>
          <w:bCs/>
          <w:sz w:val="24"/>
          <w:szCs w:val="20"/>
          <w:lang w:val="en-GB"/>
        </w:rPr>
        <w:t xml:space="preserve">M </w:t>
      </w:r>
    </w:p>
    <w:p w:rsidR="00D41112" w:rsidRPr="00EE2A00" w:rsidRDefault="00D41112" w:rsidP="00727E0C">
      <w:pPr>
        <w:pStyle w:val="3GPPHeader"/>
        <w:tabs>
          <w:tab w:val="clear" w:pos="1701"/>
          <w:tab w:val="left" w:pos="1985"/>
        </w:tabs>
        <w:rPr>
          <w:rFonts w:asciiTheme="minorHAnsi" w:hAnsiTheme="minorHAnsi" w:cs="Arial"/>
          <w:bCs/>
        </w:rPr>
      </w:pPr>
      <w:r w:rsidRPr="00EE2A00">
        <w:rPr>
          <w:rFonts w:asciiTheme="minorHAnsi" w:hAnsiTheme="minorHAnsi" w:cs="Arial"/>
          <w:bCs/>
        </w:rPr>
        <w:t>Document for:</w:t>
      </w:r>
      <w:r w:rsidRPr="00EE2A00">
        <w:rPr>
          <w:rFonts w:asciiTheme="minorHAnsi" w:hAnsiTheme="minorHAnsi" w:cs="Arial"/>
          <w:bCs/>
        </w:rPr>
        <w:tab/>
        <w:t>Discussion</w:t>
      </w:r>
    </w:p>
    <w:p w:rsidR="006F61A4" w:rsidRPr="00EE2A00" w:rsidRDefault="0014124E" w:rsidP="006F2BFC">
      <w:pPr>
        <w:pStyle w:val="Heading1"/>
        <w:rPr>
          <w:rFonts w:asciiTheme="minorHAnsi" w:hAnsiTheme="minorHAnsi"/>
          <w:sz w:val="32"/>
          <w:lang w:val="en-US"/>
        </w:rPr>
      </w:pPr>
      <w:r w:rsidRPr="00EE2A00">
        <w:rPr>
          <w:rFonts w:asciiTheme="minorHAnsi" w:hAnsiTheme="minorHAnsi"/>
          <w:sz w:val="32"/>
        </w:rPr>
        <w:t>Introduction</w:t>
      </w:r>
      <w:bookmarkStart w:id="0" w:name="OLE_LINK272"/>
      <w:bookmarkStart w:id="1" w:name="OLE_LINK273"/>
    </w:p>
    <w:p w:rsidR="008D6C85" w:rsidRPr="00EE2A00" w:rsidRDefault="006D3475" w:rsidP="006F2BFC">
      <w:pPr>
        <w:rPr>
          <w:rFonts w:asciiTheme="minorHAnsi" w:hAnsiTheme="minorHAnsi"/>
          <w:b w:val="0"/>
        </w:rPr>
      </w:pPr>
      <w:r w:rsidRPr="00EE2A00">
        <w:rPr>
          <w:rFonts w:asciiTheme="minorHAnsi" w:hAnsiTheme="minorHAnsi"/>
          <w:b w:val="0"/>
        </w:rPr>
        <w:t xml:space="preserve">The </w:t>
      </w:r>
      <w:r w:rsidR="00C50ED1">
        <w:rPr>
          <w:rFonts w:asciiTheme="minorHAnsi" w:hAnsiTheme="minorHAnsi"/>
          <w:b w:val="0"/>
        </w:rPr>
        <w:t xml:space="preserve">support of CSI-RS for tracking for RLM and the </w:t>
      </w:r>
      <w:r w:rsidR="00C50ED1" w:rsidRPr="00C50ED1">
        <w:rPr>
          <w:rFonts w:asciiTheme="minorHAnsi" w:hAnsiTheme="minorHAnsi"/>
          <w:b w:val="0"/>
        </w:rPr>
        <w:t>multiplexing of RLM-RS and other RSs</w:t>
      </w:r>
      <w:r w:rsidR="00C50ED1">
        <w:rPr>
          <w:rFonts w:asciiTheme="minorHAnsi" w:hAnsiTheme="minorHAnsi"/>
          <w:b w:val="0"/>
        </w:rPr>
        <w:t xml:space="preserve"> </w:t>
      </w:r>
      <w:r w:rsidR="00A42123" w:rsidRPr="00EE2A00">
        <w:rPr>
          <w:rFonts w:asciiTheme="minorHAnsi" w:hAnsiTheme="minorHAnsi"/>
          <w:b w:val="0"/>
        </w:rPr>
        <w:t>ha</w:t>
      </w:r>
      <w:r w:rsidR="00C50ED1">
        <w:rPr>
          <w:rFonts w:asciiTheme="minorHAnsi" w:hAnsiTheme="minorHAnsi"/>
          <w:b w:val="0"/>
        </w:rPr>
        <w:t>ve</w:t>
      </w:r>
      <w:r w:rsidR="00A42123" w:rsidRPr="00EE2A00">
        <w:rPr>
          <w:rFonts w:asciiTheme="minorHAnsi" w:hAnsiTheme="minorHAnsi"/>
          <w:b w:val="0"/>
        </w:rPr>
        <w:t xml:space="preserve"> been discussed in </w:t>
      </w:r>
      <w:r w:rsidR="00C50ED1">
        <w:rPr>
          <w:rFonts w:asciiTheme="minorHAnsi" w:hAnsiTheme="minorHAnsi"/>
          <w:b w:val="0"/>
        </w:rPr>
        <w:t>the last</w:t>
      </w:r>
      <w:r w:rsidR="00A42123" w:rsidRPr="00EE2A00">
        <w:rPr>
          <w:rFonts w:asciiTheme="minorHAnsi" w:hAnsiTheme="minorHAnsi"/>
          <w:b w:val="0"/>
        </w:rPr>
        <w:t xml:space="preserve"> R1 meetings. </w:t>
      </w:r>
      <w:r w:rsidR="00235B19" w:rsidRPr="00EE2A00">
        <w:rPr>
          <w:rFonts w:asciiTheme="minorHAnsi" w:hAnsiTheme="minorHAnsi"/>
          <w:b w:val="0"/>
        </w:rPr>
        <w:t xml:space="preserve">In this </w:t>
      </w:r>
      <w:r w:rsidR="00F25853" w:rsidRPr="00EE2A00">
        <w:rPr>
          <w:rFonts w:asciiTheme="minorHAnsi" w:eastAsiaTheme="minorEastAsia" w:hAnsiTheme="minorHAnsi"/>
          <w:b w:val="0"/>
          <w:lang w:eastAsia="zh-TW"/>
        </w:rPr>
        <w:t>paper</w:t>
      </w:r>
      <w:r w:rsidR="00A42123" w:rsidRPr="00EE2A00">
        <w:rPr>
          <w:rFonts w:asciiTheme="minorHAnsi" w:hAnsiTheme="minorHAnsi"/>
          <w:b w:val="0"/>
        </w:rPr>
        <w:t>, we provide our view and analysis on the</w:t>
      </w:r>
      <w:r w:rsidR="00C50ED1">
        <w:rPr>
          <w:rFonts w:asciiTheme="minorHAnsi" w:hAnsiTheme="minorHAnsi"/>
          <w:b w:val="0"/>
        </w:rPr>
        <w:t xml:space="preserve"> above issues</w:t>
      </w:r>
      <w:r w:rsidR="00A42123" w:rsidRPr="00EE2A00">
        <w:rPr>
          <w:rFonts w:asciiTheme="minorHAnsi" w:hAnsiTheme="minorHAnsi"/>
          <w:b w:val="0"/>
        </w:rPr>
        <w:t xml:space="preserve">. </w:t>
      </w:r>
    </w:p>
    <w:p w:rsidR="005E291F" w:rsidRPr="00EE2A00" w:rsidRDefault="0028390C" w:rsidP="00384F0E">
      <w:pPr>
        <w:pStyle w:val="Heading1"/>
        <w:rPr>
          <w:rFonts w:asciiTheme="minorHAnsi" w:hAnsiTheme="minorHAnsi"/>
          <w:sz w:val="32"/>
        </w:rPr>
      </w:pPr>
      <w:r w:rsidRPr="00EE2A00">
        <w:rPr>
          <w:rFonts w:asciiTheme="minorHAnsi" w:hAnsiTheme="minorHAnsi"/>
          <w:sz w:val="32"/>
        </w:rPr>
        <w:t>Discussion</w:t>
      </w:r>
      <w:bookmarkStart w:id="2" w:name="OLE_LINK52"/>
      <w:bookmarkStart w:id="3" w:name="OLE_LINK53"/>
    </w:p>
    <w:p w:rsidR="0042688F" w:rsidRPr="00EE2A00" w:rsidRDefault="00A07ABC" w:rsidP="00384F0E">
      <w:pPr>
        <w:rPr>
          <w:rFonts w:asciiTheme="minorHAnsi" w:eastAsiaTheme="minorEastAsia" w:hAnsiTheme="minorHAnsi"/>
          <w:u w:val="single"/>
          <w:lang w:eastAsia="zh-TW"/>
        </w:rPr>
      </w:pPr>
      <w:r w:rsidRPr="00EE2A00">
        <w:rPr>
          <w:rFonts w:asciiTheme="minorHAnsi" w:eastAsiaTheme="minorEastAsia" w:hAnsiTheme="minorHAnsi"/>
          <w:u w:val="single"/>
          <w:lang w:eastAsia="zh-TW"/>
        </w:rPr>
        <w:t>The support of Tracking RS based RLM</w:t>
      </w:r>
    </w:p>
    <w:p w:rsidR="00D231A2" w:rsidRPr="00EE2A00" w:rsidRDefault="00A07ABC" w:rsidP="00D231A2">
      <w:pPr>
        <w:rPr>
          <w:rFonts w:asciiTheme="minorHAnsi" w:hAnsiTheme="minorHAnsi"/>
          <w:b w:val="0"/>
        </w:rPr>
      </w:pPr>
      <w:r w:rsidRPr="00EE2A00">
        <w:rPr>
          <w:rFonts w:asciiTheme="minorHAnsi" w:hAnsiTheme="minorHAnsi"/>
          <w:b w:val="0"/>
        </w:rPr>
        <w:t xml:space="preserve">In the last meeting, one working assumption </w:t>
      </w:r>
      <w:r w:rsidR="00C36489">
        <w:rPr>
          <w:rFonts w:asciiTheme="minorHAnsi" w:hAnsiTheme="minorHAnsi"/>
          <w:b w:val="0"/>
        </w:rPr>
        <w:t xml:space="preserve">[1] </w:t>
      </w:r>
      <w:r w:rsidRPr="00EE2A00">
        <w:rPr>
          <w:rFonts w:asciiTheme="minorHAnsi" w:hAnsiTheme="minorHAnsi"/>
          <w:b w:val="0"/>
        </w:rPr>
        <w:t xml:space="preserve">is </w:t>
      </w:r>
      <w:r w:rsidR="00451ABC">
        <w:rPr>
          <w:rFonts w:asciiTheme="minorHAnsi" w:hAnsiTheme="minorHAnsi"/>
          <w:b w:val="0"/>
        </w:rPr>
        <w:t xml:space="preserve">that </w:t>
      </w:r>
      <w:r w:rsidRPr="00EE2A00">
        <w:rPr>
          <w:rFonts w:asciiTheme="minorHAnsi" w:hAnsiTheme="minorHAnsi"/>
          <w:b w:val="0"/>
        </w:rPr>
        <w:t xml:space="preserve">if the TCI-states refer to CSI-RS for tracking, it is up to UE to select a NZP-CSI-RS resource from the configured resources for CSI-RS for tracking for RLM. </w:t>
      </w:r>
      <w:r w:rsidR="00D231A2" w:rsidRPr="00EE2A00">
        <w:rPr>
          <w:rFonts w:asciiTheme="minorHAnsi" w:hAnsiTheme="minorHAnsi"/>
          <w:b w:val="0"/>
        </w:rPr>
        <w:t xml:space="preserve">Note that the </w:t>
      </w:r>
      <w:r w:rsidR="00451ABC">
        <w:rPr>
          <w:rFonts w:asciiTheme="minorHAnsi" w:hAnsiTheme="minorHAnsi"/>
          <w:b w:val="0"/>
        </w:rPr>
        <w:t xml:space="preserve">applicable </w:t>
      </w:r>
      <w:r w:rsidR="00D231A2" w:rsidRPr="00EE2A00">
        <w:rPr>
          <w:rFonts w:asciiTheme="minorHAnsi" w:hAnsiTheme="minorHAnsi"/>
          <w:b w:val="0"/>
        </w:rPr>
        <w:t xml:space="preserve">scenario agreed in RAN2 is </w:t>
      </w:r>
      <w:r w:rsidR="007E2FD9" w:rsidRPr="00EE2A00">
        <w:rPr>
          <w:rFonts w:asciiTheme="minorHAnsi" w:hAnsiTheme="minorHAnsi"/>
          <w:b w:val="0"/>
        </w:rPr>
        <w:t>for the case that</w:t>
      </w:r>
      <w:r w:rsidR="00D231A2" w:rsidRPr="00EE2A00">
        <w:rPr>
          <w:rFonts w:asciiTheme="minorHAnsi" w:hAnsiTheme="minorHAnsi"/>
          <w:b w:val="0"/>
        </w:rPr>
        <w:t xml:space="preserve"> </w:t>
      </w:r>
      <w:r w:rsidR="007E2FD9" w:rsidRPr="00EE2A00">
        <w:rPr>
          <w:rFonts w:asciiTheme="minorHAnsi" w:hAnsiTheme="minorHAnsi"/>
          <w:b w:val="0"/>
        </w:rPr>
        <w:t xml:space="preserve">no </w:t>
      </w:r>
      <w:r w:rsidR="00D231A2" w:rsidRPr="00EE2A00">
        <w:rPr>
          <w:rFonts w:asciiTheme="minorHAnsi" w:hAnsiTheme="minorHAnsi"/>
          <w:b w:val="0"/>
        </w:rPr>
        <w:t>RLM-RS is configured</w:t>
      </w:r>
      <w:r w:rsidR="007E2FD9" w:rsidRPr="00EE2A00">
        <w:rPr>
          <w:rFonts w:asciiTheme="minorHAnsi" w:hAnsiTheme="minorHAnsi"/>
          <w:b w:val="0"/>
        </w:rPr>
        <w:t xml:space="preserve"> by RRC</w:t>
      </w:r>
      <w:r w:rsidR="00D231A2" w:rsidRPr="00EE2A00">
        <w:rPr>
          <w:rFonts w:asciiTheme="minorHAnsi" w:hAnsiTheme="minorHAnsi"/>
          <w:b w:val="0"/>
        </w:rPr>
        <w:t>. The RAN2 agreements are as follows:</w:t>
      </w:r>
    </w:p>
    <w:tbl>
      <w:tblPr>
        <w:tblStyle w:val="TableGrid"/>
        <w:tblW w:w="0" w:type="auto"/>
        <w:tblLook w:val="04A0"/>
      </w:tblPr>
      <w:tblGrid>
        <w:gridCol w:w="9855"/>
      </w:tblGrid>
      <w:tr w:rsidR="00D231A2" w:rsidRPr="00EE2A00" w:rsidTr="00FA6355">
        <w:tc>
          <w:tcPr>
            <w:tcW w:w="9962" w:type="dxa"/>
          </w:tcPr>
          <w:p w:rsidR="00D231A2" w:rsidRPr="00EE2A00" w:rsidRDefault="00D231A2" w:rsidP="00FA6355">
            <w:pPr>
              <w:pStyle w:val="Doc-text2"/>
              <w:tabs>
                <w:tab w:val="left" w:pos="340"/>
              </w:tabs>
              <w:ind w:left="340" w:hanging="340"/>
              <w:rPr>
                <w:rFonts w:asciiTheme="minorHAnsi" w:hAnsiTheme="minorHAnsi"/>
                <w:sz w:val="22"/>
                <w:szCs w:val="22"/>
              </w:rPr>
            </w:pPr>
            <w:r w:rsidRPr="00EE2A00">
              <w:rPr>
                <w:rFonts w:asciiTheme="minorHAnsi" w:hAnsiTheme="minorHAnsi"/>
                <w:sz w:val="22"/>
                <w:szCs w:val="22"/>
              </w:rPr>
              <w:t>Agreements</w:t>
            </w:r>
          </w:p>
          <w:p w:rsidR="00D231A2" w:rsidRPr="00EE2A00" w:rsidRDefault="00D231A2" w:rsidP="00FA6355">
            <w:pPr>
              <w:pStyle w:val="Doc-text2"/>
              <w:tabs>
                <w:tab w:val="left" w:pos="340"/>
              </w:tabs>
              <w:ind w:left="340" w:hanging="340"/>
              <w:rPr>
                <w:rFonts w:asciiTheme="minorHAnsi" w:hAnsiTheme="minorHAnsi"/>
                <w:b w:val="0"/>
                <w:sz w:val="22"/>
                <w:szCs w:val="22"/>
              </w:rPr>
            </w:pPr>
            <w:r w:rsidRPr="00EE2A00">
              <w:rPr>
                <w:rFonts w:asciiTheme="minorHAnsi" w:hAnsiTheme="minorHAnsi"/>
                <w:b w:val="0"/>
                <w:sz w:val="22"/>
                <w:szCs w:val="22"/>
              </w:rPr>
              <w:t>1</w:t>
            </w:r>
            <w:r w:rsidRPr="00EE2A00">
              <w:rPr>
                <w:rFonts w:asciiTheme="minorHAnsi" w:hAnsiTheme="minorHAnsi"/>
                <w:b w:val="0"/>
                <w:sz w:val="22"/>
                <w:szCs w:val="22"/>
              </w:rPr>
              <w:tab/>
              <w:t xml:space="preserve">Introduce one list of RSs and indicate for each whether it is used for beam- and/or cell-RLM. </w:t>
            </w:r>
          </w:p>
          <w:p w:rsidR="00D231A2" w:rsidRPr="00EE2A00" w:rsidRDefault="00D231A2" w:rsidP="00FA6355">
            <w:pPr>
              <w:pStyle w:val="Doc-text2"/>
              <w:tabs>
                <w:tab w:val="left" w:pos="340"/>
              </w:tabs>
              <w:ind w:left="340" w:hanging="340"/>
              <w:rPr>
                <w:rFonts w:asciiTheme="minorHAnsi" w:hAnsiTheme="minorHAnsi"/>
                <w:b w:val="0"/>
                <w:sz w:val="22"/>
                <w:szCs w:val="22"/>
              </w:rPr>
            </w:pPr>
            <w:r w:rsidRPr="00EE2A00">
              <w:rPr>
                <w:rFonts w:asciiTheme="minorHAnsi" w:hAnsiTheme="minorHAnsi"/>
                <w:b w:val="0"/>
                <w:sz w:val="22"/>
                <w:szCs w:val="22"/>
              </w:rPr>
              <w:t>1a</w:t>
            </w:r>
            <w:r w:rsidRPr="00EE2A00">
              <w:rPr>
                <w:rFonts w:asciiTheme="minorHAnsi" w:hAnsiTheme="minorHAnsi"/>
                <w:b w:val="0"/>
                <w:sz w:val="22"/>
                <w:szCs w:val="22"/>
              </w:rPr>
              <w:tab/>
              <w:t xml:space="preserve"> If no RSs are provided for Beam-Monitoring, the UE performs Beam-Monitoring based on the TCI-State for PDCCH (as agreed by RAN1)</w:t>
            </w:r>
          </w:p>
          <w:p w:rsidR="00D231A2" w:rsidRPr="00EE2A00" w:rsidRDefault="00D231A2" w:rsidP="00FA6355">
            <w:pPr>
              <w:spacing w:after="0"/>
              <w:rPr>
                <w:rFonts w:asciiTheme="minorHAnsi" w:eastAsiaTheme="minorEastAsia" w:hAnsiTheme="minorHAnsi"/>
                <w:szCs w:val="22"/>
                <w:lang w:eastAsia="ko-KR"/>
              </w:rPr>
            </w:pPr>
            <w:r w:rsidRPr="00EE2A00">
              <w:rPr>
                <w:rFonts w:asciiTheme="minorHAnsi" w:hAnsiTheme="minorHAnsi"/>
                <w:b w:val="0"/>
                <w:szCs w:val="22"/>
              </w:rPr>
              <w:t>2</w:t>
            </w:r>
            <w:r w:rsidRPr="00EE2A00">
              <w:rPr>
                <w:rFonts w:asciiTheme="minorHAnsi" w:hAnsiTheme="minorHAnsi"/>
                <w:b w:val="0"/>
                <w:szCs w:val="22"/>
              </w:rPr>
              <w:tab/>
              <w:t>If no RSs are provided in this list at all (neither for Cell- nor for Beam-RLM), the UE performs Cell-RLM based on TCI-State of PDCCH</w:t>
            </w:r>
          </w:p>
        </w:tc>
      </w:tr>
    </w:tbl>
    <w:p w:rsidR="00D231A2" w:rsidRPr="00EE2A00" w:rsidRDefault="00D231A2" w:rsidP="00296A7D">
      <w:pPr>
        <w:rPr>
          <w:rFonts w:asciiTheme="minorHAnsi" w:hAnsiTheme="minorHAnsi"/>
          <w:b w:val="0"/>
        </w:rPr>
      </w:pPr>
    </w:p>
    <w:p w:rsidR="00A07ABC" w:rsidRPr="00EE2A00" w:rsidRDefault="002F56D2" w:rsidP="00296A7D">
      <w:pPr>
        <w:rPr>
          <w:rFonts w:asciiTheme="minorHAnsi" w:hAnsiTheme="minorHAnsi"/>
          <w:b w:val="0"/>
        </w:rPr>
      </w:pPr>
      <w:r w:rsidRPr="00EE2A00">
        <w:rPr>
          <w:rFonts w:asciiTheme="minorHAnsi" w:hAnsiTheme="minorHAnsi"/>
          <w:b w:val="0"/>
        </w:rPr>
        <w:t xml:space="preserve">However, the </w:t>
      </w:r>
      <w:r w:rsidR="00F63B9F" w:rsidRPr="00EE2A00">
        <w:rPr>
          <w:rFonts w:asciiTheme="minorHAnsi" w:hAnsiTheme="minorHAnsi"/>
          <w:b w:val="0"/>
        </w:rPr>
        <w:t xml:space="preserve">physical structure of </w:t>
      </w:r>
      <w:r w:rsidRPr="00EE2A00">
        <w:rPr>
          <w:rFonts w:asciiTheme="minorHAnsi" w:hAnsiTheme="minorHAnsi"/>
          <w:b w:val="0"/>
        </w:rPr>
        <w:t xml:space="preserve">CSI-RS for tracking (TRS) is </w:t>
      </w:r>
      <w:r w:rsidR="007E2FD9" w:rsidRPr="00EE2A00">
        <w:rPr>
          <w:rFonts w:asciiTheme="minorHAnsi" w:hAnsiTheme="minorHAnsi"/>
          <w:b w:val="0"/>
        </w:rPr>
        <w:t xml:space="preserve">2 symbols per slot, which is </w:t>
      </w:r>
      <w:r w:rsidR="00D231A2" w:rsidRPr="00EE2A00">
        <w:rPr>
          <w:rFonts w:asciiTheme="minorHAnsi" w:hAnsiTheme="minorHAnsi"/>
          <w:b w:val="0"/>
        </w:rPr>
        <w:t xml:space="preserve">different from the RRC </w:t>
      </w:r>
      <w:r w:rsidR="00C54FDE" w:rsidRPr="00EE2A00">
        <w:rPr>
          <w:rFonts w:asciiTheme="minorHAnsi" w:hAnsiTheme="minorHAnsi"/>
          <w:b w:val="0"/>
        </w:rPr>
        <w:t>configured CSI</w:t>
      </w:r>
      <w:r w:rsidR="00D231A2" w:rsidRPr="00EE2A00">
        <w:rPr>
          <w:rFonts w:asciiTheme="minorHAnsi" w:hAnsiTheme="minorHAnsi"/>
          <w:b w:val="0"/>
        </w:rPr>
        <w:t xml:space="preserve">-RS for RLM, where the CSI-RS resources is one symbol per slot. </w:t>
      </w:r>
      <w:r w:rsidR="00C54FDE" w:rsidRPr="00EE2A00">
        <w:rPr>
          <w:rFonts w:asciiTheme="minorHAnsi" w:hAnsiTheme="minorHAnsi"/>
          <w:b w:val="0"/>
        </w:rPr>
        <w:t xml:space="preserve">To avoid the potential misalignment of RLM performance, it is not preferable to have separate RLM requirements for CSI-RS for tracking and RRC configured CSI-RS for RLM. </w:t>
      </w:r>
    </w:p>
    <w:p w:rsidR="00C54FDE" w:rsidRPr="00EE2A00" w:rsidRDefault="00C54FDE" w:rsidP="00C54FDE">
      <w:pPr>
        <w:rPr>
          <w:rFonts w:asciiTheme="minorHAnsi" w:hAnsiTheme="minorHAnsi"/>
        </w:rPr>
      </w:pPr>
      <w:bookmarkStart w:id="4" w:name="_Ref513819528"/>
      <w:r w:rsidRPr="00EE2A00">
        <w:rPr>
          <w:rFonts w:asciiTheme="minorHAnsi" w:hAnsiTheme="minorHAnsi"/>
        </w:rPr>
        <w:t xml:space="preserve">Observation </w:t>
      </w:r>
      <w:r w:rsidR="009D224B" w:rsidRPr="00EE2A00">
        <w:rPr>
          <w:rFonts w:asciiTheme="minorHAnsi" w:hAnsiTheme="minorHAnsi"/>
        </w:rPr>
        <w:fldChar w:fldCharType="begin"/>
      </w:r>
      <w:r w:rsidRPr="00EE2A00">
        <w:rPr>
          <w:rFonts w:asciiTheme="minorHAnsi" w:hAnsiTheme="minorHAnsi"/>
        </w:rPr>
        <w:instrText xml:space="preserve"> SEQ Observation \* ARABIC </w:instrText>
      </w:r>
      <w:r w:rsidR="009D224B" w:rsidRPr="00EE2A00">
        <w:rPr>
          <w:rFonts w:asciiTheme="minorHAnsi" w:hAnsiTheme="minorHAnsi"/>
        </w:rPr>
        <w:fldChar w:fldCharType="separate"/>
      </w:r>
      <w:r w:rsidR="007C3C80">
        <w:rPr>
          <w:rFonts w:asciiTheme="minorHAnsi" w:hAnsiTheme="minorHAnsi"/>
          <w:noProof/>
        </w:rPr>
        <w:t>1</w:t>
      </w:r>
      <w:r w:rsidR="009D224B" w:rsidRPr="00EE2A00">
        <w:rPr>
          <w:rFonts w:asciiTheme="minorHAnsi" w:hAnsiTheme="minorHAnsi"/>
          <w:noProof/>
        </w:rPr>
        <w:fldChar w:fldCharType="end"/>
      </w:r>
      <w:r w:rsidRPr="00EE2A00">
        <w:rPr>
          <w:rFonts w:asciiTheme="minorHAnsi" w:hAnsiTheme="minorHAnsi"/>
        </w:rPr>
        <w:t>: CSI-RS for tracking is supported for RLM only when no RSs is configured by RRC.</w:t>
      </w:r>
      <w:bookmarkEnd w:id="4"/>
      <w:r w:rsidRPr="00EE2A00">
        <w:rPr>
          <w:rFonts w:asciiTheme="minorHAnsi" w:hAnsiTheme="minorHAnsi"/>
          <w:b w:val="0"/>
        </w:rPr>
        <w:t xml:space="preserve"> </w:t>
      </w:r>
    </w:p>
    <w:p w:rsidR="00C54FDE" w:rsidRPr="00EE2A00" w:rsidRDefault="00C54FDE" w:rsidP="00C54FDE">
      <w:pPr>
        <w:rPr>
          <w:rFonts w:asciiTheme="minorHAnsi" w:hAnsiTheme="minorHAnsi"/>
        </w:rPr>
      </w:pPr>
      <w:bookmarkStart w:id="5" w:name="_Ref513819539"/>
      <w:r w:rsidRPr="00EE2A00">
        <w:rPr>
          <w:rFonts w:asciiTheme="minorHAnsi" w:hAnsiTheme="minorHAnsi"/>
        </w:rPr>
        <w:t xml:space="preserve">Proposal </w:t>
      </w:r>
      <w:r w:rsidR="009D224B" w:rsidRPr="00EE2A00">
        <w:rPr>
          <w:rFonts w:asciiTheme="minorHAnsi" w:hAnsiTheme="minorHAnsi"/>
        </w:rPr>
        <w:fldChar w:fldCharType="begin"/>
      </w:r>
      <w:r w:rsidRPr="00EE2A00">
        <w:rPr>
          <w:rFonts w:asciiTheme="minorHAnsi" w:hAnsiTheme="minorHAnsi"/>
        </w:rPr>
        <w:instrText xml:space="preserve"> SEQ Proposal \* ARABIC </w:instrText>
      </w:r>
      <w:r w:rsidR="009D224B" w:rsidRPr="00EE2A00">
        <w:rPr>
          <w:rFonts w:asciiTheme="minorHAnsi" w:hAnsiTheme="minorHAnsi"/>
        </w:rPr>
        <w:fldChar w:fldCharType="separate"/>
      </w:r>
      <w:r w:rsidR="007C3C80">
        <w:rPr>
          <w:rFonts w:asciiTheme="minorHAnsi" w:hAnsiTheme="minorHAnsi"/>
          <w:noProof/>
        </w:rPr>
        <w:t>1</w:t>
      </w:r>
      <w:r w:rsidR="009D224B" w:rsidRPr="00EE2A00">
        <w:rPr>
          <w:rFonts w:asciiTheme="minorHAnsi" w:hAnsiTheme="minorHAnsi"/>
        </w:rPr>
        <w:fldChar w:fldCharType="end"/>
      </w:r>
      <w:r w:rsidRPr="00EE2A00">
        <w:rPr>
          <w:rFonts w:asciiTheme="minorHAnsi" w:hAnsiTheme="minorHAnsi"/>
        </w:rPr>
        <w:t>: RLM requirements for CSI-RS for tracking are the same as the RLM requirements for RRC configured CSI-RS for RLM.</w:t>
      </w:r>
      <w:bookmarkEnd w:id="5"/>
      <w:r w:rsidRPr="00EE2A00">
        <w:rPr>
          <w:rFonts w:asciiTheme="minorHAnsi" w:hAnsiTheme="minorHAnsi"/>
        </w:rPr>
        <w:t xml:space="preserve"> </w:t>
      </w:r>
    </w:p>
    <w:p w:rsidR="00374DA7" w:rsidRPr="00EE2A00" w:rsidRDefault="00374DA7" w:rsidP="006F2BFC">
      <w:pPr>
        <w:rPr>
          <w:rFonts w:asciiTheme="minorHAnsi" w:hAnsiTheme="minorHAnsi"/>
        </w:rPr>
      </w:pPr>
    </w:p>
    <w:p w:rsidR="00AE5153" w:rsidRPr="00EE2A00" w:rsidRDefault="00F15587" w:rsidP="00AE5153">
      <w:pPr>
        <w:rPr>
          <w:rFonts w:asciiTheme="minorHAnsi" w:eastAsiaTheme="minorEastAsia" w:hAnsiTheme="minorHAnsi"/>
          <w:u w:val="single"/>
          <w:lang w:eastAsia="zh-TW"/>
        </w:rPr>
      </w:pPr>
      <w:r>
        <w:rPr>
          <w:rFonts w:asciiTheme="minorHAnsi" w:eastAsiaTheme="minorEastAsia" w:hAnsiTheme="minorHAnsi"/>
          <w:u w:val="single"/>
          <w:lang w:eastAsia="zh-TW"/>
        </w:rPr>
        <w:t>RLM Evaluation extension for handling of m</w:t>
      </w:r>
      <w:r w:rsidR="00AE5153" w:rsidRPr="00EE2A00">
        <w:rPr>
          <w:rFonts w:asciiTheme="minorHAnsi" w:eastAsiaTheme="minorEastAsia" w:hAnsiTheme="minorHAnsi"/>
          <w:u w:val="single"/>
          <w:lang w:eastAsia="zh-TW"/>
        </w:rPr>
        <w:t>ultiplexing of RLM</w:t>
      </w:r>
      <w:r w:rsidR="00A43A55" w:rsidRPr="00EE2A00">
        <w:rPr>
          <w:rFonts w:asciiTheme="minorHAnsi" w:eastAsiaTheme="minorEastAsia" w:hAnsiTheme="minorHAnsi"/>
          <w:u w:val="single"/>
          <w:lang w:eastAsia="zh-TW"/>
        </w:rPr>
        <w:t>-RS</w:t>
      </w:r>
      <w:r w:rsidR="00AE5153" w:rsidRPr="00EE2A00">
        <w:rPr>
          <w:rFonts w:asciiTheme="minorHAnsi" w:eastAsiaTheme="minorEastAsia" w:hAnsiTheme="minorHAnsi"/>
          <w:u w:val="single"/>
          <w:lang w:eastAsia="zh-TW"/>
        </w:rPr>
        <w:t xml:space="preserve"> and other RSs</w:t>
      </w:r>
      <w:r w:rsidR="00374DA7" w:rsidRPr="00EE2A00">
        <w:rPr>
          <w:rFonts w:asciiTheme="minorHAnsi" w:eastAsiaTheme="minorEastAsia" w:hAnsiTheme="minorHAnsi"/>
          <w:u w:val="single"/>
          <w:lang w:eastAsia="zh-TW"/>
        </w:rPr>
        <w:t xml:space="preserve"> in FR2</w:t>
      </w:r>
    </w:p>
    <w:p w:rsidR="00EE2A00" w:rsidRPr="00EE2A00" w:rsidRDefault="00A43A55" w:rsidP="00EE2A00">
      <w:pPr>
        <w:rPr>
          <w:rFonts w:asciiTheme="minorHAnsi" w:hAnsiTheme="minorHAnsi"/>
          <w:b w:val="0"/>
        </w:rPr>
      </w:pPr>
      <w:r w:rsidRPr="00EE2A00">
        <w:rPr>
          <w:rFonts w:asciiTheme="minorHAnsi" w:hAnsiTheme="minorHAnsi"/>
          <w:b w:val="0"/>
        </w:rPr>
        <w:t>For FR2, t</w:t>
      </w:r>
      <w:r w:rsidR="00374DA7" w:rsidRPr="00EE2A00">
        <w:rPr>
          <w:rFonts w:asciiTheme="minorHAnsi" w:hAnsiTheme="minorHAnsi"/>
          <w:b w:val="0"/>
        </w:rPr>
        <w:t xml:space="preserve">he handling of </w:t>
      </w:r>
      <w:r w:rsidRPr="00EE2A00">
        <w:rPr>
          <w:rFonts w:asciiTheme="minorHAnsi" w:hAnsiTheme="minorHAnsi"/>
          <w:b w:val="0"/>
        </w:rPr>
        <w:t xml:space="preserve">configuration </w:t>
      </w:r>
      <w:r w:rsidR="00374DA7" w:rsidRPr="00EE2A00">
        <w:rPr>
          <w:rFonts w:asciiTheme="minorHAnsi" w:hAnsiTheme="minorHAnsi"/>
          <w:b w:val="0"/>
        </w:rPr>
        <w:t>collision between RLM-RS, SMTC, measurement gap, BFD-RS, and BM-RS have been discussed in RAN1 and also RAN4.</w:t>
      </w:r>
      <w:r w:rsidRPr="00EE2A00">
        <w:rPr>
          <w:rFonts w:asciiTheme="minorHAnsi" w:hAnsiTheme="minorHAnsi"/>
          <w:b w:val="0"/>
        </w:rPr>
        <w:t xml:space="preserve"> In FR2, the RX beam involves. Some purposes need RX beam sweeping, some purposes don’t, and the UE could use different RX beam for different purposes, so when the configuration for different propose</w:t>
      </w:r>
      <w:r w:rsidR="00904CE3" w:rsidRPr="00EE2A00">
        <w:rPr>
          <w:rFonts w:asciiTheme="minorHAnsi" w:hAnsiTheme="minorHAnsi"/>
          <w:b w:val="0"/>
        </w:rPr>
        <w:t>s</w:t>
      </w:r>
      <w:r w:rsidRPr="00EE2A00">
        <w:rPr>
          <w:rFonts w:asciiTheme="minorHAnsi" w:hAnsiTheme="minorHAnsi"/>
          <w:b w:val="0"/>
        </w:rPr>
        <w:t xml:space="preserve"> are colliding, it should allow more opportunities for UE to </w:t>
      </w:r>
      <w:r w:rsidR="00904CE3" w:rsidRPr="00EE2A00">
        <w:rPr>
          <w:rFonts w:asciiTheme="minorHAnsi" w:hAnsiTheme="minorHAnsi"/>
          <w:b w:val="0"/>
        </w:rPr>
        <w:t>handle all configurations.</w:t>
      </w:r>
      <w:r w:rsidR="00EE2A00" w:rsidRPr="00EE2A00">
        <w:rPr>
          <w:rFonts w:asciiTheme="minorHAnsi" w:hAnsiTheme="minorHAnsi"/>
          <w:b w:val="0"/>
        </w:rPr>
        <w:t xml:space="preserve"> </w:t>
      </w:r>
    </w:p>
    <w:p w:rsidR="00EE2A00" w:rsidRPr="00EE2A00" w:rsidRDefault="00EE2A00" w:rsidP="00EE2A00">
      <w:pPr>
        <w:rPr>
          <w:rFonts w:asciiTheme="minorHAnsi" w:hAnsiTheme="minorHAnsi"/>
          <w:b w:val="0"/>
        </w:rPr>
      </w:pPr>
      <w:r w:rsidRPr="00EE2A00">
        <w:rPr>
          <w:rFonts w:asciiTheme="minorHAnsi" w:hAnsiTheme="minorHAnsi"/>
          <w:b w:val="0"/>
        </w:rPr>
        <w:t>Relaxing the evaluation period</w:t>
      </w:r>
      <w:r w:rsidR="00904CE3" w:rsidRPr="00EE2A00">
        <w:rPr>
          <w:rFonts w:asciiTheme="minorHAnsi" w:hAnsiTheme="minorHAnsi"/>
          <w:b w:val="0"/>
        </w:rPr>
        <w:t xml:space="preserve"> is one way to provide more opportunities for UE to try different beams. In this section, we discuss the scenarios when the evaluation period should be extend for UE RX beam sweeping</w:t>
      </w:r>
      <w:r w:rsidRPr="00EE2A00">
        <w:rPr>
          <w:rFonts w:asciiTheme="minorHAnsi" w:hAnsiTheme="minorHAnsi"/>
          <w:b w:val="0"/>
        </w:rPr>
        <w:t xml:space="preserve">. SSB based RLM and CSI-RS based RLM are separately discussed. </w:t>
      </w:r>
    </w:p>
    <w:p w:rsidR="00904CE3" w:rsidRPr="00EE2A00" w:rsidRDefault="00904CE3" w:rsidP="00AE5153">
      <w:pPr>
        <w:rPr>
          <w:rFonts w:asciiTheme="minorHAnsi" w:hAnsiTheme="minorHAnsi"/>
          <w:b w:val="0"/>
        </w:rPr>
      </w:pPr>
    </w:p>
    <w:p w:rsidR="00EE2A00" w:rsidRPr="00EE2A00" w:rsidRDefault="00EE2A00" w:rsidP="00EE2A00">
      <w:pPr>
        <w:rPr>
          <w:rFonts w:asciiTheme="minorHAnsi" w:hAnsiTheme="minorHAnsi"/>
          <w:b w:val="0"/>
          <w:i/>
          <w:u w:val="single"/>
        </w:rPr>
      </w:pPr>
      <w:r w:rsidRPr="00EE2A00">
        <w:rPr>
          <w:rFonts w:asciiTheme="minorHAnsi" w:hAnsiTheme="minorHAnsi"/>
          <w:b w:val="0"/>
          <w:i/>
          <w:u w:val="single"/>
        </w:rPr>
        <w:t>SSB based RLM</w:t>
      </w:r>
    </w:p>
    <w:p w:rsidR="00EE2A00" w:rsidRPr="00EE2A00" w:rsidRDefault="00EE2A00" w:rsidP="00EE2A00">
      <w:pPr>
        <w:rPr>
          <w:rFonts w:asciiTheme="minorHAnsi" w:hAnsiTheme="minorHAnsi"/>
          <w:b w:val="0"/>
        </w:rPr>
      </w:pPr>
      <w:r w:rsidRPr="00EE2A00">
        <w:rPr>
          <w:rFonts w:asciiTheme="minorHAnsi" w:hAnsiTheme="minorHAnsi"/>
          <w:b w:val="0"/>
        </w:rPr>
        <w:t xml:space="preserve">The SSB could be used for many different tasks, e.g. intra-frequency measurement, beam management (BM), beam failure detection, and RLM. The RX beam sweeping may have performed in some tasks, so that RX beam sweeping may not have to be performed during RLM measurement.  </w:t>
      </w:r>
    </w:p>
    <w:p w:rsidR="00EE2A00" w:rsidRPr="00EE2A00" w:rsidRDefault="00EE2A00" w:rsidP="00EE2A00">
      <w:pPr>
        <w:rPr>
          <w:rFonts w:asciiTheme="minorHAnsi" w:hAnsiTheme="minorHAnsi"/>
          <w:b w:val="0"/>
        </w:rPr>
      </w:pPr>
      <w:r w:rsidRPr="00EE2A00">
        <w:rPr>
          <w:rFonts w:asciiTheme="minorHAnsi" w:hAnsiTheme="minorHAnsi"/>
          <w:b w:val="0"/>
        </w:rPr>
        <w:t xml:space="preserve">Since the QCL info of SSB can be assumed the same when the SSB has the same SBI, if the RX beams have been determined for the SSB configured for RLM, then the RX beam sweeping is not necessary. For a given SSB, the RX beams could be determined by the following cases: </w:t>
      </w:r>
    </w:p>
    <w:p w:rsidR="00EE2A00" w:rsidRPr="00EE2A00" w:rsidRDefault="00EE2A00" w:rsidP="00EE2A00">
      <w:pPr>
        <w:pStyle w:val="ListParagraph"/>
        <w:numPr>
          <w:ilvl w:val="0"/>
          <w:numId w:val="33"/>
        </w:numPr>
        <w:ind w:leftChars="0"/>
        <w:rPr>
          <w:rFonts w:asciiTheme="minorHAnsi" w:hAnsiTheme="minorHAnsi"/>
          <w:b w:val="0"/>
        </w:rPr>
      </w:pPr>
      <w:r w:rsidRPr="00EE2A00">
        <w:rPr>
          <w:rFonts w:asciiTheme="minorHAnsi" w:hAnsiTheme="minorHAnsi"/>
          <w:b w:val="0"/>
        </w:rPr>
        <w:t>SSB based RRM</w:t>
      </w:r>
    </w:p>
    <w:p w:rsidR="00EE2A00" w:rsidRPr="00EE2A00" w:rsidRDefault="00EE2A00" w:rsidP="00EE2A00">
      <w:pPr>
        <w:pStyle w:val="ListParagraph"/>
        <w:numPr>
          <w:ilvl w:val="0"/>
          <w:numId w:val="33"/>
        </w:numPr>
        <w:ind w:leftChars="0"/>
        <w:rPr>
          <w:rFonts w:asciiTheme="minorHAnsi" w:hAnsiTheme="minorHAnsi"/>
          <w:b w:val="0"/>
        </w:rPr>
      </w:pPr>
      <w:r w:rsidRPr="00EE2A00">
        <w:rPr>
          <w:rFonts w:asciiTheme="minorHAnsi" w:hAnsiTheme="minorHAnsi"/>
          <w:b w:val="0"/>
        </w:rPr>
        <w:t>SSB based BM</w:t>
      </w:r>
    </w:p>
    <w:p w:rsidR="00EE2A00" w:rsidRPr="00EE2A00" w:rsidRDefault="00EE2A00" w:rsidP="00EE2A00">
      <w:pPr>
        <w:pStyle w:val="ListParagraph"/>
        <w:numPr>
          <w:ilvl w:val="0"/>
          <w:numId w:val="33"/>
        </w:numPr>
        <w:ind w:leftChars="0"/>
        <w:rPr>
          <w:rFonts w:asciiTheme="minorHAnsi" w:hAnsiTheme="minorHAnsi"/>
          <w:b w:val="0"/>
        </w:rPr>
      </w:pPr>
      <w:r w:rsidRPr="00EE2A00">
        <w:rPr>
          <w:rFonts w:asciiTheme="minorHAnsi" w:hAnsiTheme="minorHAnsi"/>
          <w:b w:val="0"/>
        </w:rPr>
        <w:t>CSI-RS based BM</w:t>
      </w:r>
    </w:p>
    <w:p w:rsidR="00EE2A00" w:rsidRPr="00EE2A00" w:rsidRDefault="00EE2A00" w:rsidP="00EE2A00">
      <w:pPr>
        <w:rPr>
          <w:rFonts w:asciiTheme="minorHAnsi" w:hAnsiTheme="minorHAnsi"/>
          <w:b w:val="0"/>
        </w:rPr>
      </w:pPr>
      <w:r w:rsidRPr="00EE2A00">
        <w:rPr>
          <w:rFonts w:asciiTheme="minorHAnsi" w:hAnsiTheme="minorHAnsi"/>
          <w:b w:val="0"/>
        </w:rPr>
        <w:t xml:space="preserve">If the RX beam information can be provided by SSB based RRM (case 1), UE is able to roughly determine its RX beams. However, the RX beams used for RRM could be different from the RX beam used for RLM. UE may use the wider RX beam to cover SSBs from different/neighboring cells for RRM. However, for RLM and data reception, UE needs some opportunity to refine the RX beams to optimize its link quality. </w:t>
      </w:r>
    </w:p>
    <w:p w:rsidR="00EE2A00" w:rsidRPr="00EE2A00" w:rsidRDefault="00EE2A00" w:rsidP="00EE2A00">
      <w:pPr>
        <w:rPr>
          <w:rFonts w:asciiTheme="minorHAnsi" w:hAnsiTheme="minorHAnsi"/>
        </w:rPr>
      </w:pPr>
      <w:bookmarkStart w:id="6" w:name="_Ref513716460"/>
      <w:r w:rsidRPr="00EE2A00">
        <w:rPr>
          <w:rFonts w:asciiTheme="minorHAnsi" w:hAnsiTheme="minorHAnsi"/>
        </w:rPr>
        <w:t xml:space="preserve">Observation </w:t>
      </w:r>
      <w:r w:rsidR="009D224B" w:rsidRPr="00EE2A00">
        <w:rPr>
          <w:rFonts w:asciiTheme="minorHAnsi" w:hAnsiTheme="minorHAnsi"/>
        </w:rPr>
        <w:fldChar w:fldCharType="begin"/>
      </w:r>
      <w:r w:rsidRPr="00EE2A00">
        <w:rPr>
          <w:rFonts w:asciiTheme="minorHAnsi" w:hAnsiTheme="minorHAnsi"/>
        </w:rPr>
        <w:instrText xml:space="preserve"> SEQ Observation \* ARABIC </w:instrText>
      </w:r>
      <w:r w:rsidR="009D224B" w:rsidRPr="00EE2A00">
        <w:rPr>
          <w:rFonts w:asciiTheme="minorHAnsi" w:hAnsiTheme="minorHAnsi"/>
        </w:rPr>
        <w:fldChar w:fldCharType="separate"/>
      </w:r>
      <w:r w:rsidR="007C3C80">
        <w:rPr>
          <w:rFonts w:asciiTheme="minorHAnsi" w:hAnsiTheme="minorHAnsi"/>
          <w:noProof/>
        </w:rPr>
        <w:t>2</w:t>
      </w:r>
      <w:r w:rsidR="009D224B" w:rsidRPr="00EE2A00">
        <w:rPr>
          <w:rFonts w:asciiTheme="minorHAnsi" w:hAnsiTheme="minorHAnsi"/>
        </w:rPr>
        <w:fldChar w:fldCharType="end"/>
      </w:r>
      <w:r w:rsidRPr="00EE2A00">
        <w:rPr>
          <w:rFonts w:asciiTheme="minorHAnsi" w:hAnsiTheme="minorHAnsi"/>
        </w:rPr>
        <w:t>: RX beam used for RRM may be different from the RX beam used for RLM. UE needs opportunity to refine the RX beams for data reception, and the evaluation period of RLM should be extended.</w:t>
      </w:r>
      <w:bookmarkEnd w:id="6"/>
    </w:p>
    <w:p w:rsidR="00EE2A00" w:rsidRPr="00EE2A00" w:rsidRDefault="00EE2A00" w:rsidP="00EE2A00">
      <w:pPr>
        <w:rPr>
          <w:rFonts w:asciiTheme="minorHAnsi" w:hAnsiTheme="minorHAnsi"/>
          <w:b w:val="0"/>
        </w:rPr>
      </w:pPr>
      <w:r w:rsidRPr="00EE2A00">
        <w:rPr>
          <w:rFonts w:asciiTheme="minorHAnsi" w:hAnsiTheme="minorHAnsi"/>
          <w:b w:val="0"/>
        </w:rPr>
        <w:t>Regarding the case of SSB based BM (case 2), since both BM and RLM are related to the serving cell, the same RX beam can be used. However, if the RX beam determination rely on SSB based BM, it needs some time for BM to figure the RX beam, and it would also extend the evaluation period of SSB based RLM, as shown in Figure 1., because it needs some time for BM to sweep RX beam on those SSBs.</w:t>
      </w:r>
    </w:p>
    <w:p w:rsidR="00EE2A00" w:rsidRPr="00EE2A00" w:rsidRDefault="00EE2A00" w:rsidP="00EE2A00">
      <w:pPr>
        <w:rPr>
          <w:rFonts w:asciiTheme="minorHAnsi" w:hAnsiTheme="minorHAnsi"/>
          <w:b w:val="0"/>
        </w:rPr>
      </w:pPr>
    </w:p>
    <w:p w:rsidR="00EE2A00" w:rsidRPr="00EE2A00" w:rsidRDefault="00EE2A00" w:rsidP="00EE2A00">
      <w:pPr>
        <w:jc w:val="center"/>
        <w:rPr>
          <w:rFonts w:asciiTheme="minorHAnsi" w:hAnsiTheme="minorHAnsi"/>
          <w:b w:val="0"/>
        </w:rPr>
      </w:pPr>
      <w:r w:rsidRPr="00EE2A00">
        <w:rPr>
          <w:rFonts w:asciiTheme="minorHAnsi" w:hAnsiTheme="minorHAnsi"/>
          <w:b w:val="0"/>
          <w:noProof/>
          <w:lang w:val="en-US" w:eastAsia="zh-TW"/>
        </w:rPr>
        <w:drawing>
          <wp:inline distT="0" distB="0" distL="0" distR="0">
            <wp:extent cx="4861560" cy="217347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5719" cy="2175334"/>
                    </a:xfrm>
                    <a:prstGeom prst="rect">
                      <a:avLst/>
                    </a:prstGeom>
                    <a:noFill/>
                    <a:ln>
                      <a:noFill/>
                    </a:ln>
                  </pic:spPr>
                </pic:pic>
              </a:graphicData>
            </a:graphic>
          </wp:inline>
        </w:drawing>
      </w:r>
    </w:p>
    <w:p w:rsidR="00EE2A00" w:rsidRPr="00F15587" w:rsidRDefault="00EE2A00" w:rsidP="00EE2A00">
      <w:pPr>
        <w:jc w:val="center"/>
        <w:rPr>
          <w:rFonts w:asciiTheme="minorHAnsi" w:hAnsiTheme="minorHAnsi"/>
        </w:rPr>
      </w:pPr>
      <w:r w:rsidRPr="00F15587">
        <w:rPr>
          <w:rFonts w:asciiTheme="minorHAnsi" w:hAnsiTheme="minorHAnsi"/>
        </w:rPr>
        <w:t xml:space="preserve">Figure </w:t>
      </w:r>
      <w:r w:rsidR="009D224B" w:rsidRPr="00F15587">
        <w:rPr>
          <w:rFonts w:asciiTheme="minorHAnsi" w:hAnsiTheme="minorHAnsi"/>
        </w:rPr>
        <w:fldChar w:fldCharType="begin"/>
      </w:r>
      <w:r w:rsidRPr="00F15587">
        <w:rPr>
          <w:rFonts w:asciiTheme="minorHAnsi" w:hAnsiTheme="minorHAnsi"/>
        </w:rPr>
        <w:instrText xml:space="preserve"> SEQ Figure \* ARABIC </w:instrText>
      </w:r>
      <w:r w:rsidR="009D224B" w:rsidRPr="00F15587">
        <w:rPr>
          <w:rFonts w:asciiTheme="minorHAnsi" w:hAnsiTheme="minorHAnsi"/>
        </w:rPr>
        <w:fldChar w:fldCharType="separate"/>
      </w:r>
      <w:r w:rsidR="007C3C80">
        <w:rPr>
          <w:rFonts w:asciiTheme="minorHAnsi" w:hAnsiTheme="minorHAnsi"/>
          <w:noProof/>
        </w:rPr>
        <w:t>1</w:t>
      </w:r>
      <w:r w:rsidR="009D224B" w:rsidRPr="00F15587">
        <w:rPr>
          <w:rFonts w:asciiTheme="minorHAnsi" w:hAnsiTheme="minorHAnsi"/>
        </w:rPr>
        <w:fldChar w:fldCharType="end"/>
      </w:r>
      <w:r w:rsidRPr="00F15587">
        <w:rPr>
          <w:rFonts w:asciiTheme="minorHAnsi" w:hAnsiTheme="minorHAnsi"/>
        </w:rPr>
        <w:t>. An example of SSB sharing with BM and RLM</w:t>
      </w:r>
    </w:p>
    <w:p w:rsidR="00EE2A00" w:rsidRPr="00F15587" w:rsidRDefault="00EE2A00" w:rsidP="00EE2A00">
      <w:pPr>
        <w:rPr>
          <w:rFonts w:asciiTheme="minorHAnsi" w:hAnsiTheme="minorHAnsi"/>
        </w:rPr>
      </w:pPr>
      <w:bookmarkStart w:id="7" w:name="_Ref513716466"/>
      <w:r w:rsidRPr="00EE2A00">
        <w:rPr>
          <w:rFonts w:asciiTheme="minorHAnsi" w:hAnsiTheme="minorHAnsi"/>
        </w:rPr>
        <w:t xml:space="preserve">Observation </w:t>
      </w:r>
      <w:r w:rsidR="009D224B" w:rsidRPr="00EE2A00">
        <w:rPr>
          <w:rFonts w:asciiTheme="minorHAnsi" w:hAnsiTheme="minorHAnsi"/>
        </w:rPr>
        <w:fldChar w:fldCharType="begin"/>
      </w:r>
      <w:r w:rsidRPr="00EE2A00">
        <w:rPr>
          <w:rFonts w:asciiTheme="minorHAnsi" w:hAnsiTheme="minorHAnsi"/>
        </w:rPr>
        <w:instrText xml:space="preserve"> SEQ Observation \* ARABIC </w:instrText>
      </w:r>
      <w:r w:rsidR="009D224B" w:rsidRPr="00EE2A00">
        <w:rPr>
          <w:rFonts w:asciiTheme="minorHAnsi" w:hAnsiTheme="minorHAnsi"/>
        </w:rPr>
        <w:fldChar w:fldCharType="separate"/>
      </w:r>
      <w:r w:rsidR="007C3C80">
        <w:rPr>
          <w:rFonts w:asciiTheme="minorHAnsi" w:hAnsiTheme="minorHAnsi"/>
          <w:noProof/>
        </w:rPr>
        <w:t>3</w:t>
      </w:r>
      <w:r w:rsidR="009D224B" w:rsidRPr="00EE2A00">
        <w:rPr>
          <w:rFonts w:asciiTheme="minorHAnsi" w:hAnsiTheme="minorHAnsi"/>
        </w:rPr>
        <w:fldChar w:fldCharType="end"/>
      </w:r>
      <w:r w:rsidRPr="00EE2A00">
        <w:rPr>
          <w:rFonts w:asciiTheme="minorHAnsi" w:hAnsiTheme="minorHAnsi"/>
        </w:rPr>
        <w:t>: The evaluation period of SSB based RLM will be extended, if the RX beam determination is relying on the SSB based BM.</w:t>
      </w:r>
      <w:bookmarkEnd w:id="7"/>
      <w:r w:rsidRPr="00EE2A00">
        <w:rPr>
          <w:rFonts w:asciiTheme="minorHAnsi" w:hAnsiTheme="minorHAnsi"/>
        </w:rPr>
        <w:t xml:space="preserve"> </w:t>
      </w:r>
    </w:p>
    <w:p w:rsidR="00EE2A00" w:rsidRPr="00EE2A00" w:rsidRDefault="00EE2A00" w:rsidP="00EE2A00">
      <w:pPr>
        <w:rPr>
          <w:rFonts w:asciiTheme="minorHAnsi" w:hAnsiTheme="minorHAnsi"/>
          <w:b w:val="0"/>
        </w:rPr>
      </w:pPr>
      <w:r w:rsidRPr="00EE2A00">
        <w:rPr>
          <w:rFonts w:asciiTheme="minorHAnsi" w:hAnsiTheme="minorHAnsi"/>
          <w:b w:val="0"/>
        </w:rPr>
        <w:t>At last, for the case of the RX beam information can be provided by CSI-RS based BM (case 3), UE is able to determine its RX beam for serving cell accordingly. Therefore, the evaluation period of SSB based RLM is not extended for RX beam sweeping, if all SSBs configured for RLM are spatially QCLed to CSI-RS resources configured for BM, the QCL association is provided, and the CSI-RS resources are TDMed with the SSBs.</w:t>
      </w:r>
    </w:p>
    <w:p w:rsidR="00EE2A00" w:rsidRPr="00EE2A00" w:rsidRDefault="00EE2A00" w:rsidP="00EE2A00">
      <w:pPr>
        <w:rPr>
          <w:rFonts w:asciiTheme="minorHAnsi" w:hAnsiTheme="minorHAnsi"/>
        </w:rPr>
      </w:pPr>
      <w:bookmarkStart w:id="8" w:name="_Ref513820369"/>
      <w:bookmarkStart w:id="9" w:name="_Ref513716472"/>
      <w:r w:rsidRPr="00EE2A00">
        <w:rPr>
          <w:rFonts w:asciiTheme="minorHAnsi" w:hAnsiTheme="minorHAnsi"/>
        </w:rPr>
        <w:t xml:space="preserve">Observation </w:t>
      </w:r>
      <w:r w:rsidR="009D224B" w:rsidRPr="00EE2A00">
        <w:rPr>
          <w:rFonts w:asciiTheme="minorHAnsi" w:hAnsiTheme="minorHAnsi"/>
        </w:rPr>
        <w:fldChar w:fldCharType="begin"/>
      </w:r>
      <w:r w:rsidRPr="00EE2A00">
        <w:rPr>
          <w:rFonts w:asciiTheme="minorHAnsi" w:hAnsiTheme="minorHAnsi"/>
        </w:rPr>
        <w:instrText xml:space="preserve"> SEQ Observation \* ARABIC </w:instrText>
      </w:r>
      <w:r w:rsidR="009D224B" w:rsidRPr="00EE2A00">
        <w:rPr>
          <w:rFonts w:asciiTheme="minorHAnsi" w:hAnsiTheme="minorHAnsi"/>
        </w:rPr>
        <w:fldChar w:fldCharType="separate"/>
      </w:r>
      <w:r w:rsidR="007C3C80">
        <w:rPr>
          <w:rFonts w:asciiTheme="minorHAnsi" w:hAnsiTheme="minorHAnsi"/>
          <w:noProof/>
        </w:rPr>
        <w:t>4</w:t>
      </w:r>
      <w:r w:rsidR="009D224B" w:rsidRPr="00EE2A00">
        <w:rPr>
          <w:rFonts w:asciiTheme="minorHAnsi" w:hAnsiTheme="minorHAnsi"/>
        </w:rPr>
        <w:fldChar w:fldCharType="end"/>
      </w:r>
      <w:r w:rsidRPr="00EE2A00">
        <w:rPr>
          <w:rFonts w:asciiTheme="minorHAnsi" w:hAnsiTheme="minorHAnsi"/>
        </w:rPr>
        <w:t>: For SSB based RLM, the evaluation period can be not extended only if all SSBs configured for RLM are spatially QCLed and TDMed to CSI-RS resources configured for BM, and the QCL association is provided.</w:t>
      </w:r>
      <w:bookmarkEnd w:id="8"/>
      <w:r w:rsidRPr="00EE2A00">
        <w:rPr>
          <w:rFonts w:asciiTheme="minorHAnsi" w:hAnsiTheme="minorHAnsi"/>
        </w:rPr>
        <w:t xml:space="preserve"> </w:t>
      </w:r>
    </w:p>
    <w:p w:rsidR="00EE2A00" w:rsidRPr="00EE2A00" w:rsidRDefault="00EE2A00" w:rsidP="00EE2A00">
      <w:pPr>
        <w:rPr>
          <w:rFonts w:asciiTheme="minorHAnsi" w:hAnsiTheme="minorHAnsi"/>
          <w:b w:val="0"/>
        </w:rPr>
      </w:pPr>
      <w:bookmarkStart w:id="10" w:name="_Ref513716496"/>
      <w:bookmarkEnd w:id="9"/>
    </w:p>
    <w:p w:rsidR="00EE2A00" w:rsidRPr="00EE2A00" w:rsidRDefault="00EE2A00" w:rsidP="00EE2A00">
      <w:pPr>
        <w:rPr>
          <w:rFonts w:asciiTheme="minorHAnsi" w:hAnsiTheme="minorHAnsi"/>
        </w:rPr>
      </w:pPr>
      <w:bookmarkStart w:id="11" w:name="_Ref513820374"/>
      <w:r w:rsidRPr="00EE2A00">
        <w:rPr>
          <w:rFonts w:asciiTheme="minorHAnsi" w:hAnsiTheme="minorHAnsi"/>
        </w:rPr>
        <w:t xml:space="preserve">Proposal </w:t>
      </w:r>
      <w:r w:rsidR="009D224B" w:rsidRPr="00EE2A00">
        <w:rPr>
          <w:rFonts w:asciiTheme="minorHAnsi" w:hAnsiTheme="minorHAnsi"/>
        </w:rPr>
        <w:fldChar w:fldCharType="begin"/>
      </w:r>
      <w:r w:rsidRPr="00EE2A00">
        <w:rPr>
          <w:rFonts w:asciiTheme="minorHAnsi" w:hAnsiTheme="minorHAnsi"/>
        </w:rPr>
        <w:instrText xml:space="preserve"> SEQ Proposal \* ARABIC </w:instrText>
      </w:r>
      <w:r w:rsidR="009D224B" w:rsidRPr="00EE2A00">
        <w:rPr>
          <w:rFonts w:asciiTheme="minorHAnsi" w:hAnsiTheme="minorHAnsi"/>
        </w:rPr>
        <w:fldChar w:fldCharType="separate"/>
      </w:r>
      <w:r w:rsidR="007C3C80">
        <w:rPr>
          <w:rFonts w:asciiTheme="minorHAnsi" w:hAnsiTheme="minorHAnsi"/>
          <w:noProof/>
        </w:rPr>
        <w:t>2</w:t>
      </w:r>
      <w:r w:rsidR="009D224B" w:rsidRPr="00EE2A00">
        <w:rPr>
          <w:rFonts w:asciiTheme="minorHAnsi" w:hAnsiTheme="minorHAnsi"/>
        </w:rPr>
        <w:fldChar w:fldCharType="end"/>
      </w:r>
      <w:r w:rsidRPr="00EE2A00">
        <w:rPr>
          <w:rFonts w:asciiTheme="minorHAnsi" w:hAnsiTheme="minorHAnsi"/>
        </w:rPr>
        <w:t>: For SSB based RLM, the following condition should be met: All SSBs configured for RLM are spatially QCLed and TDMed to CSI-RS resources configured for BM, and the QCL association is provided. Otherwise, a relaxing factor should be introduced for evaluation period.</w:t>
      </w:r>
      <w:bookmarkEnd w:id="11"/>
      <w:r w:rsidRPr="00EE2A00">
        <w:rPr>
          <w:rFonts w:asciiTheme="minorHAnsi" w:hAnsiTheme="minorHAnsi"/>
        </w:rPr>
        <w:t xml:space="preserve"> </w:t>
      </w:r>
    </w:p>
    <w:bookmarkEnd w:id="10"/>
    <w:p w:rsidR="00EE2A00" w:rsidRPr="00EE2A00" w:rsidRDefault="00EE2A00" w:rsidP="00EE2A00">
      <w:pPr>
        <w:rPr>
          <w:rFonts w:asciiTheme="minorHAnsi" w:hAnsiTheme="minorHAnsi"/>
          <w:b w:val="0"/>
        </w:rPr>
      </w:pPr>
    </w:p>
    <w:p w:rsidR="00EE2A00" w:rsidRPr="00EE2A00" w:rsidRDefault="00EE2A00" w:rsidP="00EE2A00">
      <w:pPr>
        <w:rPr>
          <w:rFonts w:asciiTheme="minorHAnsi" w:hAnsiTheme="minorHAnsi"/>
          <w:b w:val="0"/>
          <w:i/>
          <w:u w:val="single"/>
        </w:rPr>
      </w:pPr>
      <w:r>
        <w:rPr>
          <w:rFonts w:asciiTheme="minorHAnsi" w:hAnsiTheme="minorHAnsi"/>
          <w:b w:val="0"/>
          <w:i/>
          <w:u w:val="single"/>
        </w:rPr>
        <w:t>CSI-RS</w:t>
      </w:r>
      <w:r w:rsidRPr="00EE2A00">
        <w:rPr>
          <w:rFonts w:asciiTheme="minorHAnsi" w:hAnsiTheme="minorHAnsi"/>
          <w:b w:val="0"/>
          <w:i/>
          <w:u w:val="single"/>
        </w:rPr>
        <w:t xml:space="preserve"> based RLM</w:t>
      </w:r>
    </w:p>
    <w:p w:rsidR="00EE2A00" w:rsidRPr="00EE2A00" w:rsidRDefault="00EE2A00" w:rsidP="00EE2A00">
      <w:pPr>
        <w:rPr>
          <w:rFonts w:asciiTheme="minorHAnsi" w:hAnsiTheme="minorHAnsi"/>
          <w:b w:val="0"/>
        </w:rPr>
      </w:pPr>
      <w:r w:rsidRPr="00EE2A00">
        <w:rPr>
          <w:rFonts w:asciiTheme="minorHAnsi" w:hAnsiTheme="minorHAnsi"/>
          <w:b w:val="0"/>
        </w:rPr>
        <w:t xml:space="preserve">Similarly, for a given CSI-RS resource, the RX beams could be determined by the following cases: </w:t>
      </w:r>
    </w:p>
    <w:p w:rsidR="00EE2A00" w:rsidRPr="00F15587" w:rsidRDefault="00EE2A00" w:rsidP="00F15587">
      <w:pPr>
        <w:pStyle w:val="ListParagraph"/>
        <w:numPr>
          <w:ilvl w:val="0"/>
          <w:numId w:val="34"/>
        </w:numPr>
        <w:ind w:leftChars="0"/>
        <w:rPr>
          <w:rFonts w:asciiTheme="minorHAnsi" w:hAnsiTheme="minorHAnsi"/>
          <w:b w:val="0"/>
        </w:rPr>
      </w:pPr>
      <w:r w:rsidRPr="00F15587">
        <w:rPr>
          <w:rFonts w:asciiTheme="minorHAnsi" w:hAnsiTheme="minorHAnsi"/>
          <w:b w:val="0"/>
        </w:rPr>
        <w:t>SSB based RRM</w:t>
      </w:r>
    </w:p>
    <w:p w:rsidR="00EE2A00" w:rsidRPr="00F15587" w:rsidRDefault="00EE2A00" w:rsidP="00F15587">
      <w:pPr>
        <w:pStyle w:val="ListParagraph"/>
        <w:numPr>
          <w:ilvl w:val="0"/>
          <w:numId w:val="34"/>
        </w:numPr>
        <w:ind w:leftChars="0"/>
        <w:rPr>
          <w:rFonts w:asciiTheme="minorHAnsi" w:hAnsiTheme="minorHAnsi"/>
          <w:b w:val="0"/>
        </w:rPr>
      </w:pPr>
      <w:r w:rsidRPr="00F15587">
        <w:rPr>
          <w:rFonts w:asciiTheme="minorHAnsi" w:hAnsiTheme="minorHAnsi"/>
          <w:b w:val="0"/>
        </w:rPr>
        <w:t xml:space="preserve">SSB based BM  </w:t>
      </w:r>
    </w:p>
    <w:p w:rsidR="00EE2A00" w:rsidRPr="00F15587" w:rsidRDefault="00EE2A00" w:rsidP="00F15587">
      <w:pPr>
        <w:pStyle w:val="ListParagraph"/>
        <w:numPr>
          <w:ilvl w:val="0"/>
          <w:numId w:val="34"/>
        </w:numPr>
        <w:ind w:leftChars="0"/>
        <w:rPr>
          <w:rFonts w:asciiTheme="minorHAnsi" w:hAnsiTheme="minorHAnsi"/>
          <w:b w:val="0"/>
        </w:rPr>
      </w:pPr>
      <w:r w:rsidRPr="00F15587">
        <w:rPr>
          <w:rFonts w:asciiTheme="minorHAnsi" w:hAnsiTheme="minorHAnsi"/>
          <w:b w:val="0"/>
        </w:rPr>
        <w:t>CSI-RS based BM</w:t>
      </w:r>
    </w:p>
    <w:p w:rsidR="00EE2A00" w:rsidRPr="00EE2A00" w:rsidRDefault="00EE2A00" w:rsidP="00EE2A00">
      <w:pPr>
        <w:rPr>
          <w:rFonts w:asciiTheme="minorHAnsi" w:hAnsiTheme="minorHAnsi"/>
          <w:b w:val="0"/>
        </w:rPr>
      </w:pPr>
      <w:r w:rsidRPr="00EE2A00">
        <w:rPr>
          <w:rFonts w:asciiTheme="minorHAnsi" w:hAnsiTheme="minorHAnsi"/>
          <w:b w:val="0"/>
        </w:rPr>
        <w:t>For the case 1, similar observation in SSB based RLM, since the RX beam used for RRM may be different from the RX beam used for RLM.  UE needs opportunity to refine the RX beams for data reception and the evaluation period of RLM should be extended.</w:t>
      </w:r>
    </w:p>
    <w:p w:rsidR="00EE2A00" w:rsidRPr="00EE2A00" w:rsidRDefault="00EE2A00" w:rsidP="00EE2A00">
      <w:pPr>
        <w:rPr>
          <w:rFonts w:asciiTheme="minorHAnsi" w:hAnsiTheme="minorHAnsi"/>
          <w:b w:val="0"/>
        </w:rPr>
      </w:pPr>
      <w:r w:rsidRPr="00EE2A00">
        <w:rPr>
          <w:rFonts w:asciiTheme="minorHAnsi" w:hAnsiTheme="minorHAnsi"/>
          <w:b w:val="0"/>
        </w:rPr>
        <w:t>For the case 2, similar to observation 3, if all CSI-RS resources configured for RLM are spatially QCLed to SSB configured for BM, and the CSI-RS resources are TDMed with the SSBs, then evaluation period is not needed for RX beam sweeping when the QCL association is provided .</w:t>
      </w:r>
    </w:p>
    <w:p w:rsidR="00EE2A00" w:rsidRPr="00EE2A00" w:rsidRDefault="00EE2A00" w:rsidP="00EE2A00">
      <w:pPr>
        <w:rPr>
          <w:rFonts w:asciiTheme="minorHAnsi" w:hAnsiTheme="minorHAnsi"/>
          <w:b w:val="0"/>
        </w:rPr>
      </w:pPr>
      <w:r w:rsidRPr="00EE2A00">
        <w:rPr>
          <w:rFonts w:asciiTheme="minorHAnsi" w:hAnsiTheme="minorHAnsi"/>
          <w:b w:val="0"/>
        </w:rPr>
        <w:t>For the case 3, if the CSI-RS resources configured for RLM are QCLed and TDMed with the CSI-RS resources configured for BM, then evaluation period is not needed for RX beam sweeping when the QCL association is provided .</w:t>
      </w:r>
    </w:p>
    <w:p w:rsidR="00EE2A00" w:rsidRPr="00F15587" w:rsidRDefault="00EE2A00" w:rsidP="00EE2A00">
      <w:pPr>
        <w:rPr>
          <w:rFonts w:asciiTheme="minorHAnsi" w:hAnsiTheme="minorHAnsi"/>
        </w:rPr>
      </w:pPr>
      <w:bookmarkStart w:id="12" w:name="_Ref513716514"/>
      <w:bookmarkStart w:id="13" w:name="_Ref513820379"/>
      <w:r w:rsidRPr="00F15587">
        <w:rPr>
          <w:rFonts w:asciiTheme="minorHAnsi" w:hAnsiTheme="minorHAnsi"/>
        </w:rPr>
        <w:t xml:space="preserve">Observation </w:t>
      </w:r>
      <w:r w:rsidR="009D224B" w:rsidRPr="00F15587">
        <w:rPr>
          <w:rFonts w:asciiTheme="minorHAnsi" w:hAnsiTheme="minorHAnsi"/>
        </w:rPr>
        <w:fldChar w:fldCharType="begin"/>
      </w:r>
      <w:r w:rsidRPr="00F15587">
        <w:rPr>
          <w:rFonts w:asciiTheme="minorHAnsi" w:hAnsiTheme="minorHAnsi"/>
        </w:rPr>
        <w:instrText xml:space="preserve"> SEQ Observation \* ARABIC </w:instrText>
      </w:r>
      <w:r w:rsidR="009D224B" w:rsidRPr="00F15587">
        <w:rPr>
          <w:rFonts w:asciiTheme="minorHAnsi" w:hAnsiTheme="minorHAnsi"/>
        </w:rPr>
        <w:fldChar w:fldCharType="separate"/>
      </w:r>
      <w:r w:rsidR="007C3C80">
        <w:rPr>
          <w:rFonts w:asciiTheme="minorHAnsi" w:hAnsiTheme="minorHAnsi"/>
          <w:noProof/>
        </w:rPr>
        <w:t>5</w:t>
      </w:r>
      <w:r w:rsidR="009D224B" w:rsidRPr="00F15587">
        <w:rPr>
          <w:rFonts w:asciiTheme="minorHAnsi" w:hAnsiTheme="minorHAnsi"/>
        </w:rPr>
        <w:fldChar w:fldCharType="end"/>
      </w:r>
      <w:r w:rsidRPr="00F15587">
        <w:rPr>
          <w:rFonts w:asciiTheme="minorHAnsi" w:hAnsiTheme="minorHAnsi"/>
        </w:rPr>
        <w:t>: For CSI-RS based RLM,</w:t>
      </w:r>
      <w:bookmarkEnd w:id="12"/>
      <w:r w:rsidRPr="00F15587">
        <w:rPr>
          <w:rFonts w:asciiTheme="minorHAnsi" w:hAnsiTheme="minorHAnsi"/>
        </w:rPr>
        <w:t xml:space="preserve"> the evaluation period can be not extended only if </w:t>
      </w:r>
      <w:r w:rsidR="00F15587">
        <w:rPr>
          <w:rFonts w:asciiTheme="minorHAnsi" w:hAnsiTheme="minorHAnsi"/>
        </w:rPr>
        <w:t>a</w:t>
      </w:r>
      <w:r w:rsidRPr="00F15587">
        <w:rPr>
          <w:rFonts w:asciiTheme="minorHAnsi" w:hAnsiTheme="minorHAnsi"/>
        </w:rPr>
        <w:t>ll CSI-RS resources configured for RLM are QCLed and TDMed with the CSI-RS resources configured for BM or SSBs configured or SSBs, and the QCL association is provided.</w:t>
      </w:r>
      <w:bookmarkStart w:id="14" w:name="_Ref513716536"/>
      <w:bookmarkEnd w:id="13"/>
    </w:p>
    <w:p w:rsidR="003E0D56" w:rsidRPr="00EE2A00" w:rsidRDefault="00EE2A00" w:rsidP="006F2BFC">
      <w:pPr>
        <w:rPr>
          <w:rFonts w:asciiTheme="minorHAnsi" w:hAnsiTheme="minorHAnsi"/>
        </w:rPr>
      </w:pPr>
      <w:bookmarkStart w:id="15" w:name="_Ref513820385"/>
      <w:r w:rsidRPr="00F15587">
        <w:rPr>
          <w:rFonts w:asciiTheme="minorHAnsi" w:hAnsiTheme="minorHAnsi"/>
        </w:rPr>
        <w:t xml:space="preserve">Proposal </w:t>
      </w:r>
      <w:r w:rsidR="009D224B" w:rsidRPr="00F15587">
        <w:rPr>
          <w:rFonts w:asciiTheme="minorHAnsi" w:hAnsiTheme="minorHAnsi"/>
        </w:rPr>
        <w:fldChar w:fldCharType="begin"/>
      </w:r>
      <w:r w:rsidRPr="00F15587">
        <w:rPr>
          <w:rFonts w:asciiTheme="minorHAnsi" w:hAnsiTheme="minorHAnsi"/>
        </w:rPr>
        <w:instrText xml:space="preserve"> SEQ Proposal \* ARABIC </w:instrText>
      </w:r>
      <w:r w:rsidR="009D224B" w:rsidRPr="00F15587">
        <w:rPr>
          <w:rFonts w:asciiTheme="minorHAnsi" w:hAnsiTheme="minorHAnsi"/>
        </w:rPr>
        <w:fldChar w:fldCharType="separate"/>
      </w:r>
      <w:r w:rsidR="007C3C80">
        <w:rPr>
          <w:rFonts w:asciiTheme="minorHAnsi" w:hAnsiTheme="minorHAnsi"/>
          <w:noProof/>
        </w:rPr>
        <w:t>3</w:t>
      </w:r>
      <w:r w:rsidR="009D224B" w:rsidRPr="00F15587">
        <w:rPr>
          <w:rFonts w:asciiTheme="minorHAnsi" w:hAnsiTheme="minorHAnsi"/>
        </w:rPr>
        <w:fldChar w:fldCharType="end"/>
      </w:r>
      <w:r w:rsidRPr="00F15587">
        <w:rPr>
          <w:rFonts w:asciiTheme="minorHAnsi" w:hAnsiTheme="minorHAnsi"/>
        </w:rPr>
        <w:t xml:space="preserve">: </w:t>
      </w:r>
      <w:bookmarkEnd w:id="14"/>
      <w:r w:rsidRPr="00F15587">
        <w:rPr>
          <w:rFonts w:asciiTheme="minorHAnsi" w:hAnsiTheme="minorHAnsi"/>
        </w:rPr>
        <w:t>For CSI-RS based RLM, the following condition should be met:</w:t>
      </w:r>
      <w:r w:rsidR="00F15587">
        <w:rPr>
          <w:rFonts w:asciiTheme="minorHAnsi" w:hAnsiTheme="minorHAnsi"/>
        </w:rPr>
        <w:t xml:space="preserve"> </w:t>
      </w:r>
      <w:r w:rsidRPr="00F15587">
        <w:rPr>
          <w:rFonts w:asciiTheme="minorHAnsi" w:hAnsiTheme="minorHAnsi"/>
        </w:rPr>
        <w:t>All CSI-RS resources configured for RLM are QCLed and TDMed with the CSI-RS resources configured for BM or SSBs configured or SSBs, and the QCL association is provided.</w:t>
      </w:r>
      <w:r w:rsidR="00F15587">
        <w:rPr>
          <w:rFonts w:asciiTheme="minorHAnsi" w:hAnsiTheme="minorHAnsi"/>
        </w:rPr>
        <w:t xml:space="preserve"> </w:t>
      </w:r>
      <w:r w:rsidRPr="00F15587">
        <w:rPr>
          <w:rFonts w:asciiTheme="minorHAnsi" w:hAnsiTheme="minorHAnsi"/>
        </w:rPr>
        <w:t>Otherwise, a relaxing factor should be introduced for evaluation period.</w:t>
      </w:r>
      <w:bookmarkEnd w:id="15"/>
      <w:r w:rsidRPr="00F15587">
        <w:rPr>
          <w:rFonts w:asciiTheme="minorHAnsi" w:hAnsiTheme="minorHAnsi"/>
        </w:rPr>
        <w:t xml:space="preserve"> </w:t>
      </w:r>
    </w:p>
    <w:p w:rsidR="004356D6" w:rsidRPr="00EE2A00" w:rsidRDefault="005012B1" w:rsidP="004356D6">
      <w:pPr>
        <w:pStyle w:val="Heading1"/>
        <w:rPr>
          <w:rFonts w:asciiTheme="minorHAnsi" w:eastAsia="SimSun" w:hAnsiTheme="minorHAnsi"/>
          <w:sz w:val="32"/>
        </w:rPr>
      </w:pPr>
      <w:r w:rsidRPr="00EE2A00">
        <w:rPr>
          <w:rFonts w:asciiTheme="minorHAnsi" w:hAnsiTheme="minorHAnsi"/>
          <w:sz w:val="32"/>
        </w:rPr>
        <w:t>Conclusion</w:t>
      </w:r>
    </w:p>
    <w:p w:rsidR="00745CE3" w:rsidRDefault="006001F2" w:rsidP="003B237B">
      <w:pPr>
        <w:spacing w:after="240"/>
        <w:rPr>
          <w:rFonts w:asciiTheme="minorHAnsi" w:hAnsiTheme="minorHAnsi"/>
          <w:b w:val="0"/>
          <w:szCs w:val="22"/>
        </w:rPr>
      </w:pPr>
      <w:r w:rsidRPr="00EE2A00">
        <w:rPr>
          <w:rFonts w:asciiTheme="minorHAnsi" w:hAnsiTheme="minorHAnsi"/>
          <w:b w:val="0"/>
          <w:szCs w:val="22"/>
        </w:rPr>
        <w:t xml:space="preserve">Based on the </w:t>
      </w:r>
      <w:r w:rsidR="001E7BFA" w:rsidRPr="00EE2A00">
        <w:rPr>
          <w:rFonts w:asciiTheme="minorHAnsi" w:hAnsiTheme="minorHAnsi"/>
          <w:b w:val="0"/>
          <w:szCs w:val="22"/>
        </w:rPr>
        <w:t>discus</w:t>
      </w:r>
      <w:r w:rsidR="005757EE" w:rsidRPr="00EE2A00">
        <w:rPr>
          <w:rFonts w:asciiTheme="minorHAnsi" w:hAnsiTheme="minorHAnsi"/>
          <w:b w:val="0"/>
          <w:szCs w:val="22"/>
        </w:rPr>
        <w:t>sion</w:t>
      </w:r>
      <w:r w:rsidRPr="00EE2A00">
        <w:rPr>
          <w:rFonts w:asciiTheme="minorHAnsi" w:hAnsiTheme="minorHAnsi"/>
          <w:b w:val="0"/>
          <w:szCs w:val="22"/>
        </w:rPr>
        <w:t xml:space="preserve">, </w:t>
      </w:r>
      <w:bookmarkEnd w:id="0"/>
      <w:bookmarkEnd w:id="1"/>
      <w:bookmarkEnd w:id="2"/>
      <w:bookmarkEnd w:id="3"/>
      <w:r w:rsidR="002A1877" w:rsidRPr="00EE2A00">
        <w:rPr>
          <w:rFonts w:asciiTheme="minorHAnsi" w:hAnsiTheme="minorHAnsi"/>
          <w:b w:val="0"/>
          <w:szCs w:val="22"/>
        </w:rPr>
        <w:t>the following proposals are given.</w:t>
      </w:r>
    </w:p>
    <w:p w:rsidR="00EE2A00"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E2A00">
        <w:rPr>
          <w:rFonts w:asciiTheme="minorHAnsi" w:hAnsiTheme="minorHAnsi"/>
          <w:b w:val="0"/>
          <w:szCs w:val="22"/>
        </w:rPr>
        <w:instrText xml:space="preserve"> REF _Ref513819528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Observation </w:t>
      </w:r>
      <w:r w:rsidR="007C3C80">
        <w:rPr>
          <w:rFonts w:asciiTheme="minorHAnsi" w:hAnsiTheme="minorHAnsi"/>
          <w:noProof/>
        </w:rPr>
        <w:t>1</w:t>
      </w:r>
      <w:r w:rsidR="007C3C80" w:rsidRPr="00EE2A00">
        <w:rPr>
          <w:rFonts w:asciiTheme="minorHAnsi" w:hAnsiTheme="minorHAnsi"/>
        </w:rPr>
        <w:t>: CSI-RS for tracking is supported for RLM only when no RSs is configured by RRC.</w:t>
      </w:r>
      <w:r>
        <w:rPr>
          <w:rFonts w:asciiTheme="minorHAnsi" w:hAnsiTheme="minorHAnsi"/>
          <w:b w:val="0"/>
          <w:szCs w:val="22"/>
        </w:rPr>
        <w:fldChar w:fldCharType="end"/>
      </w:r>
    </w:p>
    <w:p w:rsidR="00EE2A00"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E2A00">
        <w:rPr>
          <w:rFonts w:asciiTheme="minorHAnsi" w:hAnsiTheme="minorHAnsi"/>
          <w:b w:val="0"/>
          <w:szCs w:val="22"/>
        </w:rPr>
        <w:instrText xml:space="preserve"> REF _Ref513819539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Proposal </w:t>
      </w:r>
      <w:r w:rsidR="007C3C80">
        <w:rPr>
          <w:rFonts w:asciiTheme="minorHAnsi" w:hAnsiTheme="minorHAnsi"/>
          <w:noProof/>
        </w:rPr>
        <w:t>1</w:t>
      </w:r>
      <w:r w:rsidR="007C3C80" w:rsidRPr="00EE2A00">
        <w:rPr>
          <w:rFonts w:asciiTheme="minorHAnsi" w:hAnsiTheme="minorHAnsi"/>
        </w:rPr>
        <w:t>: RLM requirements for CSI-RS for tracking are the same as the RLM requirements for RRC configured CSI-RS for RLM.</w:t>
      </w:r>
      <w:r>
        <w:rPr>
          <w:rFonts w:asciiTheme="minorHAnsi" w:hAnsiTheme="minorHAnsi"/>
          <w:b w:val="0"/>
          <w:szCs w:val="22"/>
        </w:rPr>
        <w:fldChar w:fldCharType="end"/>
      </w:r>
    </w:p>
    <w:p w:rsidR="00EE2A00"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F630F">
        <w:rPr>
          <w:rFonts w:asciiTheme="minorHAnsi" w:hAnsiTheme="minorHAnsi"/>
          <w:b w:val="0"/>
          <w:szCs w:val="22"/>
        </w:rPr>
        <w:instrText xml:space="preserve"> REF _Ref513716460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Observation </w:t>
      </w:r>
      <w:r w:rsidR="007C3C80">
        <w:rPr>
          <w:rFonts w:asciiTheme="minorHAnsi" w:hAnsiTheme="minorHAnsi"/>
          <w:noProof/>
        </w:rPr>
        <w:t>2</w:t>
      </w:r>
      <w:r w:rsidR="007C3C80" w:rsidRPr="00EE2A00">
        <w:rPr>
          <w:rFonts w:asciiTheme="minorHAnsi" w:hAnsiTheme="minorHAnsi"/>
        </w:rPr>
        <w:t>: RX beam used for RRM may be different from the RX beam used for RLM. UE needs opportunity to refine the RX beams for data reception, and the evaluation period of RLM should be extended.</w:t>
      </w:r>
      <w:r>
        <w:rPr>
          <w:rFonts w:asciiTheme="minorHAnsi" w:hAnsiTheme="minorHAnsi"/>
          <w:b w:val="0"/>
          <w:szCs w:val="22"/>
        </w:rPr>
        <w:fldChar w:fldCharType="end"/>
      </w:r>
    </w:p>
    <w:p w:rsidR="00EF630F"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F630F">
        <w:rPr>
          <w:rFonts w:asciiTheme="minorHAnsi" w:hAnsiTheme="minorHAnsi"/>
          <w:b w:val="0"/>
          <w:szCs w:val="22"/>
        </w:rPr>
        <w:instrText xml:space="preserve"> REF _Ref513716466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Observation </w:t>
      </w:r>
      <w:r w:rsidR="007C3C80">
        <w:rPr>
          <w:rFonts w:asciiTheme="minorHAnsi" w:hAnsiTheme="minorHAnsi"/>
          <w:noProof/>
        </w:rPr>
        <w:t>3</w:t>
      </w:r>
      <w:r w:rsidR="007C3C80" w:rsidRPr="00EE2A00">
        <w:rPr>
          <w:rFonts w:asciiTheme="minorHAnsi" w:hAnsiTheme="minorHAnsi"/>
        </w:rPr>
        <w:t>: The evaluation period of SSB based RLM will be extended, if the RX beam determination is relying on the SSB based BM.</w:t>
      </w:r>
      <w:r>
        <w:rPr>
          <w:rFonts w:asciiTheme="minorHAnsi" w:hAnsiTheme="minorHAnsi"/>
          <w:b w:val="0"/>
          <w:szCs w:val="22"/>
        </w:rPr>
        <w:fldChar w:fldCharType="end"/>
      </w:r>
    </w:p>
    <w:p w:rsidR="00EF630F"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F630F">
        <w:rPr>
          <w:rFonts w:asciiTheme="minorHAnsi" w:hAnsiTheme="minorHAnsi"/>
          <w:b w:val="0"/>
          <w:szCs w:val="22"/>
        </w:rPr>
        <w:instrText xml:space="preserve"> REF _Ref513820369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Observation </w:t>
      </w:r>
      <w:r w:rsidR="007C3C80">
        <w:rPr>
          <w:rFonts w:asciiTheme="minorHAnsi" w:hAnsiTheme="minorHAnsi"/>
          <w:noProof/>
        </w:rPr>
        <w:t>4</w:t>
      </w:r>
      <w:r w:rsidR="007C3C80" w:rsidRPr="00EE2A00">
        <w:rPr>
          <w:rFonts w:asciiTheme="minorHAnsi" w:hAnsiTheme="minorHAnsi"/>
        </w:rPr>
        <w:t>: For SSB based RLM, the evaluation period can be not extended only if all SSBs configured for RLM are spatially QCLed and TDMed to CSI-RS resources configured for BM, and the QCL association is provided.</w:t>
      </w:r>
      <w:r>
        <w:rPr>
          <w:rFonts w:asciiTheme="minorHAnsi" w:hAnsiTheme="minorHAnsi"/>
          <w:b w:val="0"/>
          <w:szCs w:val="22"/>
        </w:rPr>
        <w:fldChar w:fldCharType="end"/>
      </w:r>
    </w:p>
    <w:p w:rsidR="00EF630F" w:rsidRDefault="009D224B" w:rsidP="003B237B">
      <w:pPr>
        <w:spacing w:after="240"/>
        <w:rPr>
          <w:rFonts w:asciiTheme="minorHAnsi" w:hAnsiTheme="minorHAnsi"/>
          <w:b w:val="0"/>
          <w:szCs w:val="22"/>
        </w:rPr>
      </w:pPr>
      <w:r>
        <w:rPr>
          <w:rFonts w:asciiTheme="minorHAnsi" w:hAnsiTheme="minorHAnsi"/>
          <w:b w:val="0"/>
          <w:szCs w:val="22"/>
        </w:rPr>
        <w:lastRenderedPageBreak/>
        <w:fldChar w:fldCharType="begin"/>
      </w:r>
      <w:r w:rsidR="00EF630F">
        <w:rPr>
          <w:rFonts w:asciiTheme="minorHAnsi" w:hAnsiTheme="minorHAnsi"/>
          <w:b w:val="0"/>
          <w:szCs w:val="22"/>
        </w:rPr>
        <w:instrText xml:space="preserve"> REF _Ref513820374 \h </w:instrText>
      </w:r>
      <w:r>
        <w:rPr>
          <w:rFonts w:asciiTheme="minorHAnsi" w:hAnsiTheme="minorHAnsi"/>
          <w:b w:val="0"/>
          <w:szCs w:val="22"/>
        </w:rPr>
      </w:r>
      <w:r>
        <w:rPr>
          <w:rFonts w:asciiTheme="minorHAnsi" w:hAnsiTheme="minorHAnsi"/>
          <w:b w:val="0"/>
          <w:szCs w:val="22"/>
        </w:rPr>
        <w:fldChar w:fldCharType="separate"/>
      </w:r>
      <w:r w:rsidR="007C3C80" w:rsidRPr="00EE2A00">
        <w:rPr>
          <w:rFonts w:asciiTheme="minorHAnsi" w:hAnsiTheme="minorHAnsi"/>
        </w:rPr>
        <w:t xml:space="preserve">Proposal </w:t>
      </w:r>
      <w:r w:rsidR="007C3C80">
        <w:rPr>
          <w:rFonts w:asciiTheme="minorHAnsi" w:hAnsiTheme="minorHAnsi"/>
          <w:noProof/>
        </w:rPr>
        <w:t>2</w:t>
      </w:r>
      <w:r w:rsidR="007C3C80" w:rsidRPr="00EE2A00">
        <w:rPr>
          <w:rFonts w:asciiTheme="minorHAnsi" w:hAnsiTheme="minorHAnsi"/>
        </w:rPr>
        <w:t>: For SSB based RLM, the following condition should be met: All SSBs configured for RLM are spatially QCLed and TDMed to CSI-RS resources configured for BM, and the QCL association is provided. Otherwise, a relaxing factor should be introduced for evaluation period.</w:t>
      </w:r>
      <w:r>
        <w:rPr>
          <w:rFonts w:asciiTheme="minorHAnsi" w:hAnsiTheme="minorHAnsi"/>
          <w:b w:val="0"/>
          <w:szCs w:val="22"/>
        </w:rPr>
        <w:fldChar w:fldCharType="end"/>
      </w:r>
    </w:p>
    <w:p w:rsidR="00EF630F"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F630F">
        <w:rPr>
          <w:rFonts w:asciiTheme="minorHAnsi" w:hAnsiTheme="minorHAnsi"/>
          <w:b w:val="0"/>
          <w:szCs w:val="22"/>
        </w:rPr>
        <w:instrText xml:space="preserve"> REF _Ref513820379 \h </w:instrText>
      </w:r>
      <w:r>
        <w:rPr>
          <w:rFonts w:asciiTheme="minorHAnsi" w:hAnsiTheme="minorHAnsi"/>
          <w:b w:val="0"/>
          <w:szCs w:val="22"/>
        </w:rPr>
      </w:r>
      <w:r>
        <w:rPr>
          <w:rFonts w:asciiTheme="minorHAnsi" w:hAnsiTheme="minorHAnsi"/>
          <w:b w:val="0"/>
          <w:szCs w:val="22"/>
        </w:rPr>
        <w:fldChar w:fldCharType="separate"/>
      </w:r>
      <w:r w:rsidR="007C3C80" w:rsidRPr="00F15587">
        <w:rPr>
          <w:rFonts w:asciiTheme="minorHAnsi" w:hAnsiTheme="minorHAnsi"/>
        </w:rPr>
        <w:t xml:space="preserve">Observation </w:t>
      </w:r>
      <w:r w:rsidR="007C3C80">
        <w:rPr>
          <w:rFonts w:asciiTheme="minorHAnsi" w:hAnsiTheme="minorHAnsi"/>
          <w:noProof/>
        </w:rPr>
        <w:t>5</w:t>
      </w:r>
      <w:r w:rsidR="007C3C80" w:rsidRPr="00F15587">
        <w:rPr>
          <w:rFonts w:asciiTheme="minorHAnsi" w:hAnsiTheme="minorHAnsi"/>
        </w:rPr>
        <w:t xml:space="preserve">: For CSI-RS based RLM, the evaluation period can be not extended only if </w:t>
      </w:r>
      <w:r w:rsidR="007C3C80">
        <w:rPr>
          <w:rFonts w:asciiTheme="minorHAnsi" w:hAnsiTheme="minorHAnsi"/>
        </w:rPr>
        <w:t>a</w:t>
      </w:r>
      <w:r w:rsidR="007C3C80" w:rsidRPr="00F15587">
        <w:rPr>
          <w:rFonts w:asciiTheme="minorHAnsi" w:hAnsiTheme="minorHAnsi"/>
        </w:rPr>
        <w:t>ll CSI-RS resources configured for RLM are QCLed and TDMed with the CSI-RS resources configured for BM or SSBs configured or SSBs, and the QCL association is provided.</w:t>
      </w:r>
      <w:r>
        <w:rPr>
          <w:rFonts w:asciiTheme="minorHAnsi" w:hAnsiTheme="minorHAnsi"/>
          <w:b w:val="0"/>
          <w:szCs w:val="22"/>
        </w:rPr>
        <w:fldChar w:fldCharType="end"/>
      </w:r>
    </w:p>
    <w:p w:rsidR="00EE2A00" w:rsidRPr="00EE2A00" w:rsidRDefault="009D224B" w:rsidP="003B237B">
      <w:pPr>
        <w:spacing w:after="240"/>
        <w:rPr>
          <w:rFonts w:asciiTheme="minorHAnsi" w:hAnsiTheme="minorHAnsi"/>
          <w:b w:val="0"/>
          <w:szCs w:val="22"/>
        </w:rPr>
      </w:pPr>
      <w:r>
        <w:rPr>
          <w:rFonts w:asciiTheme="minorHAnsi" w:hAnsiTheme="minorHAnsi"/>
          <w:b w:val="0"/>
          <w:szCs w:val="22"/>
        </w:rPr>
        <w:fldChar w:fldCharType="begin"/>
      </w:r>
      <w:r w:rsidR="00EF630F">
        <w:rPr>
          <w:rFonts w:asciiTheme="minorHAnsi" w:hAnsiTheme="minorHAnsi"/>
          <w:b w:val="0"/>
          <w:szCs w:val="22"/>
        </w:rPr>
        <w:instrText xml:space="preserve"> REF _Ref513820385 \h </w:instrText>
      </w:r>
      <w:r>
        <w:rPr>
          <w:rFonts w:asciiTheme="minorHAnsi" w:hAnsiTheme="minorHAnsi"/>
          <w:b w:val="0"/>
          <w:szCs w:val="22"/>
        </w:rPr>
      </w:r>
      <w:r>
        <w:rPr>
          <w:rFonts w:asciiTheme="minorHAnsi" w:hAnsiTheme="minorHAnsi"/>
          <w:b w:val="0"/>
          <w:szCs w:val="22"/>
        </w:rPr>
        <w:fldChar w:fldCharType="separate"/>
      </w:r>
      <w:r w:rsidR="007C3C80" w:rsidRPr="00F15587">
        <w:rPr>
          <w:rFonts w:asciiTheme="minorHAnsi" w:hAnsiTheme="minorHAnsi"/>
        </w:rPr>
        <w:t xml:space="preserve">Proposal </w:t>
      </w:r>
      <w:r w:rsidR="007C3C80">
        <w:rPr>
          <w:rFonts w:asciiTheme="minorHAnsi" w:hAnsiTheme="minorHAnsi"/>
          <w:noProof/>
        </w:rPr>
        <w:t>3</w:t>
      </w:r>
      <w:r w:rsidR="007C3C80" w:rsidRPr="00F15587">
        <w:rPr>
          <w:rFonts w:asciiTheme="minorHAnsi" w:hAnsiTheme="minorHAnsi"/>
        </w:rPr>
        <w:t>: For CSI-RS based RLM, the following condition should be met:</w:t>
      </w:r>
      <w:r w:rsidR="007C3C80">
        <w:rPr>
          <w:rFonts w:asciiTheme="minorHAnsi" w:hAnsiTheme="minorHAnsi"/>
        </w:rPr>
        <w:t xml:space="preserve"> </w:t>
      </w:r>
      <w:r w:rsidR="007C3C80" w:rsidRPr="00F15587">
        <w:rPr>
          <w:rFonts w:asciiTheme="minorHAnsi" w:hAnsiTheme="minorHAnsi"/>
        </w:rPr>
        <w:t>All CSI-RS resources configured for RLM are QCLed and TDMed with the CSI-RS resources configured for BM or SSBs configured or SSBs, and the QCL association is provided.</w:t>
      </w:r>
      <w:r w:rsidR="007C3C80">
        <w:rPr>
          <w:rFonts w:asciiTheme="minorHAnsi" w:hAnsiTheme="minorHAnsi"/>
        </w:rPr>
        <w:t xml:space="preserve"> </w:t>
      </w:r>
      <w:r w:rsidR="007C3C80" w:rsidRPr="00F15587">
        <w:rPr>
          <w:rFonts w:asciiTheme="minorHAnsi" w:hAnsiTheme="minorHAnsi"/>
        </w:rPr>
        <w:t>Otherwise, a relaxing factor should be introduced for evaluation period.</w:t>
      </w:r>
      <w:r>
        <w:rPr>
          <w:rFonts w:asciiTheme="minorHAnsi" w:hAnsiTheme="minorHAnsi"/>
          <w:b w:val="0"/>
          <w:szCs w:val="22"/>
        </w:rPr>
        <w:fldChar w:fldCharType="end"/>
      </w:r>
    </w:p>
    <w:p w:rsidR="008C0444" w:rsidRPr="00EE2A00" w:rsidRDefault="007A1943" w:rsidP="001D634A">
      <w:pPr>
        <w:pStyle w:val="Heading1"/>
        <w:numPr>
          <w:ilvl w:val="0"/>
          <w:numId w:val="0"/>
        </w:numPr>
        <w:ind w:left="432" w:hanging="432"/>
        <w:rPr>
          <w:rFonts w:asciiTheme="minorHAnsi" w:hAnsiTheme="minorHAnsi"/>
          <w:sz w:val="32"/>
        </w:rPr>
      </w:pPr>
      <w:r w:rsidRPr="00EE2A00">
        <w:rPr>
          <w:rFonts w:asciiTheme="minorHAnsi" w:hAnsiTheme="minorHAnsi"/>
          <w:sz w:val="32"/>
        </w:rPr>
        <w:t>R</w:t>
      </w:r>
      <w:r w:rsidR="00EC2500" w:rsidRPr="00EE2A00">
        <w:rPr>
          <w:rFonts w:asciiTheme="minorHAnsi" w:hAnsiTheme="minorHAnsi"/>
          <w:sz w:val="32"/>
        </w:rPr>
        <w:t>eferences</w:t>
      </w:r>
    </w:p>
    <w:p w:rsidR="001E58D0" w:rsidRPr="00EE2A00" w:rsidRDefault="006F2BFC" w:rsidP="001E58D0">
      <w:pPr>
        <w:overflowPunct/>
        <w:autoSpaceDE/>
        <w:autoSpaceDN/>
        <w:adjustRightInd/>
        <w:spacing w:after="180"/>
        <w:rPr>
          <w:rFonts w:asciiTheme="minorHAnsi" w:hAnsiTheme="minorHAnsi"/>
        </w:rPr>
      </w:pPr>
      <w:bookmarkStart w:id="16" w:name="_Ref402442435"/>
      <w:r w:rsidRPr="00EE2A00">
        <w:rPr>
          <w:rFonts w:asciiTheme="minorHAnsi" w:hAnsiTheme="minorHAnsi"/>
          <w:b w:val="0"/>
        </w:rPr>
        <w:t xml:space="preserve">[1] </w:t>
      </w:r>
      <w:bookmarkEnd w:id="16"/>
      <w:r w:rsidR="00EF630F" w:rsidRPr="00EF630F">
        <w:rPr>
          <w:rFonts w:asciiTheme="minorHAnsi" w:hAnsiTheme="minorHAnsi"/>
          <w:b w:val="0"/>
        </w:rPr>
        <w:t>Chairman's Notes RAN1 92bis</w:t>
      </w:r>
      <w:r w:rsidR="001E58D0" w:rsidRPr="00EE2A00">
        <w:rPr>
          <w:rFonts w:asciiTheme="minorHAnsi" w:hAnsiTheme="minorHAnsi"/>
          <w:b w:val="0"/>
        </w:rPr>
        <w:t>.</w:t>
      </w:r>
    </w:p>
    <w:p w:rsidR="007E1B90" w:rsidRPr="00EE2A00" w:rsidRDefault="007E1B90" w:rsidP="006F2BFC">
      <w:pPr>
        <w:rPr>
          <w:rFonts w:asciiTheme="minorHAnsi" w:eastAsiaTheme="minorEastAsia" w:hAnsiTheme="minorHAnsi"/>
          <w:b w:val="0"/>
          <w:lang w:eastAsia="zh-TW"/>
        </w:rPr>
      </w:pPr>
    </w:p>
    <w:p w:rsidR="0070334C" w:rsidRPr="00EE2A00" w:rsidRDefault="0070334C" w:rsidP="006F2BFC">
      <w:pPr>
        <w:rPr>
          <w:rFonts w:asciiTheme="minorHAnsi" w:eastAsiaTheme="minorEastAsia" w:hAnsiTheme="minorHAnsi"/>
          <w:b w:val="0"/>
          <w:shd w:val="pct15" w:color="auto" w:fill="FFFFFF"/>
          <w:lang w:eastAsia="zh-TW"/>
        </w:rPr>
      </w:pPr>
      <w:bookmarkStart w:id="17" w:name="_GoBack"/>
      <w:bookmarkEnd w:id="17"/>
    </w:p>
    <w:sectPr w:rsidR="0070334C" w:rsidRPr="00EE2A00" w:rsidSect="0069556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83E" w:rsidRDefault="0099783E" w:rsidP="006F2BFC">
      <w:r>
        <w:separator/>
      </w:r>
    </w:p>
  </w:endnote>
  <w:endnote w:type="continuationSeparator" w:id="0">
    <w:p w:rsidR="0099783E" w:rsidRDefault="0099783E"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313FD6">
    <w:pPr>
      <w:pStyle w:val="Footer"/>
      <w:tabs>
        <w:tab w:val="center" w:pos="4820"/>
        <w:tab w:val="right" w:pos="9639"/>
      </w:tabs>
      <w:jc w:val="left"/>
    </w:pPr>
    <w:r>
      <w:tab/>
    </w:r>
    <w:r w:rsidR="009D224B">
      <w:rPr>
        <w:rStyle w:val="PageNumber"/>
      </w:rPr>
      <w:fldChar w:fldCharType="begin"/>
    </w:r>
    <w:r>
      <w:rPr>
        <w:rStyle w:val="PageNumber"/>
      </w:rPr>
      <w:instrText xml:space="preserve"> PAGE </w:instrText>
    </w:r>
    <w:r w:rsidR="009D224B">
      <w:rPr>
        <w:rStyle w:val="PageNumber"/>
      </w:rPr>
      <w:fldChar w:fldCharType="separate"/>
    </w:r>
    <w:r w:rsidR="00170665">
      <w:rPr>
        <w:rStyle w:val="PageNumber"/>
      </w:rPr>
      <w:t>1</w:t>
    </w:r>
    <w:r w:rsidR="009D224B">
      <w:rPr>
        <w:rStyle w:val="PageNumber"/>
      </w:rPr>
      <w:fldChar w:fldCharType="end"/>
    </w:r>
    <w:r>
      <w:rPr>
        <w:rStyle w:val="PageNumber"/>
      </w:rPr>
      <w:t>/</w:t>
    </w:r>
    <w:r w:rsidR="009D224B">
      <w:rPr>
        <w:rStyle w:val="PageNumber"/>
      </w:rPr>
      <w:fldChar w:fldCharType="begin"/>
    </w:r>
    <w:r>
      <w:rPr>
        <w:rStyle w:val="PageNumber"/>
      </w:rPr>
      <w:instrText xml:space="preserve"> NUMPAGES </w:instrText>
    </w:r>
    <w:r w:rsidR="009D224B">
      <w:rPr>
        <w:rStyle w:val="PageNumber"/>
      </w:rPr>
      <w:fldChar w:fldCharType="separate"/>
    </w:r>
    <w:r w:rsidR="00170665">
      <w:rPr>
        <w:rStyle w:val="PageNumber"/>
      </w:rPr>
      <w:t>4</w:t>
    </w:r>
    <w:r w:rsidR="009D224B">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83E" w:rsidRDefault="0099783E" w:rsidP="006F2BFC">
      <w:r>
        <w:separator/>
      </w:r>
    </w:p>
  </w:footnote>
  <w:footnote w:type="continuationSeparator" w:id="0">
    <w:p w:rsidR="0099783E" w:rsidRDefault="0099783E"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83E" w:rsidRDefault="0099783E" w:rsidP="006F2BFC">
    <w:r>
      <w:t xml:space="preserve">Page </w:t>
    </w:r>
    <w:r w:rsidR="009D224B">
      <w:fldChar w:fldCharType="begin"/>
    </w:r>
    <w:r w:rsidR="00167BB9">
      <w:instrText>PAGE</w:instrText>
    </w:r>
    <w:r w:rsidR="009D224B">
      <w:fldChar w:fldCharType="separate"/>
    </w:r>
    <w:r>
      <w:t>4</w:t>
    </w:r>
    <w:r w:rsidR="009D224B">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E4003D"/>
    <w:multiLevelType w:val="hybridMultilevel"/>
    <w:tmpl w:val="BDCE27D2"/>
    <w:lvl w:ilvl="0" w:tplc="F4B0CB0E">
      <w:start w:val="1"/>
      <w:numFmt w:val="bullet"/>
      <w:lvlText w:val="•"/>
      <w:lvlJc w:val="left"/>
      <w:pPr>
        <w:tabs>
          <w:tab w:val="num" w:pos="360"/>
        </w:tabs>
        <w:ind w:left="360" w:hanging="360"/>
      </w:pPr>
      <w:rPr>
        <w:rFonts w:ascii="Arial" w:hAnsi="Arial" w:hint="default"/>
      </w:rPr>
    </w:lvl>
    <w:lvl w:ilvl="1" w:tplc="88C69168">
      <w:start w:val="1"/>
      <w:numFmt w:val="bullet"/>
      <w:lvlText w:val="•"/>
      <w:lvlJc w:val="left"/>
      <w:pPr>
        <w:tabs>
          <w:tab w:val="num" w:pos="1080"/>
        </w:tabs>
        <w:ind w:left="1080" w:hanging="360"/>
      </w:pPr>
      <w:rPr>
        <w:rFonts w:ascii="Arial" w:hAnsi="Arial" w:hint="default"/>
      </w:rPr>
    </w:lvl>
    <w:lvl w:ilvl="2" w:tplc="BF0CD5F0">
      <w:start w:val="1"/>
      <w:numFmt w:val="bullet"/>
      <w:lvlText w:val="•"/>
      <w:lvlJc w:val="left"/>
      <w:pPr>
        <w:tabs>
          <w:tab w:val="num" w:pos="1800"/>
        </w:tabs>
        <w:ind w:left="1800" w:hanging="360"/>
      </w:pPr>
      <w:rPr>
        <w:rFonts w:ascii="Arial" w:hAnsi="Arial" w:hint="default"/>
      </w:rPr>
    </w:lvl>
    <w:lvl w:ilvl="3" w:tplc="E7F07D4A">
      <w:start w:val="21"/>
      <w:numFmt w:val="bullet"/>
      <w:lvlText w:val="–"/>
      <w:lvlJc w:val="left"/>
      <w:pPr>
        <w:tabs>
          <w:tab w:val="num" w:pos="2520"/>
        </w:tabs>
        <w:ind w:left="2520" w:hanging="360"/>
      </w:pPr>
      <w:rPr>
        <w:rFonts w:ascii="Arial" w:hAnsi="Arial" w:hint="default"/>
      </w:rPr>
    </w:lvl>
    <w:lvl w:ilvl="4" w:tplc="DFC65888" w:tentative="1">
      <w:start w:val="1"/>
      <w:numFmt w:val="bullet"/>
      <w:lvlText w:val="•"/>
      <w:lvlJc w:val="left"/>
      <w:pPr>
        <w:tabs>
          <w:tab w:val="num" w:pos="3240"/>
        </w:tabs>
        <w:ind w:left="3240" w:hanging="360"/>
      </w:pPr>
      <w:rPr>
        <w:rFonts w:ascii="Arial" w:hAnsi="Arial" w:hint="default"/>
      </w:rPr>
    </w:lvl>
    <w:lvl w:ilvl="5" w:tplc="C292DBEE" w:tentative="1">
      <w:start w:val="1"/>
      <w:numFmt w:val="bullet"/>
      <w:lvlText w:val="•"/>
      <w:lvlJc w:val="left"/>
      <w:pPr>
        <w:tabs>
          <w:tab w:val="num" w:pos="3960"/>
        </w:tabs>
        <w:ind w:left="3960" w:hanging="360"/>
      </w:pPr>
      <w:rPr>
        <w:rFonts w:ascii="Arial" w:hAnsi="Arial" w:hint="default"/>
      </w:rPr>
    </w:lvl>
    <w:lvl w:ilvl="6" w:tplc="D534D4EC" w:tentative="1">
      <w:start w:val="1"/>
      <w:numFmt w:val="bullet"/>
      <w:lvlText w:val="•"/>
      <w:lvlJc w:val="left"/>
      <w:pPr>
        <w:tabs>
          <w:tab w:val="num" w:pos="4680"/>
        </w:tabs>
        <w:ind w:left="4680" w:hanging="360"/>
      </w:pPr>
      <w:rPr>
        <w:rFonts w:ascii="Arial" w:hAnsi="Arial" w:hint="default"/>
      </w:rPr>
    </w:lvl>
    <w:lvl w:ilvl="7" w:tplc="EA94D010" w:tentative="1">
      <w:start w:val="1"/>
      <w:numFmt w:val="bullet"/>
      <w:lvlText w:val="•"/>
      <w:lvlJc w:val="left"/>
      <w:pPr>
        <w:tabs>
          <w:tab w:val="num" w:pos="5400"/>
        </w:tabs>
        <w:ind w:left="5400" w:hanging="360"/>
      </w:pPr>
      <w:rPr>
        <w:rFonts w:ascii="Arial" w:hAnsi="Arial" w:hint="default"/>
      </w:rPr>
    </w:lvl>
    <w:lvl w:ilvl="8" w:tplc="A5506B58" w:tentative="1">
      <w:start w:val="1"/>
      <w:numFmt w:val="bullet"/>
      <w:lvlText w:val="•"/>
      <w:lvlJc w:val="left"/>
      <w:pPr>
        <w:tabs>
          <w:tab w:val="num" w:pos="6120"/>
        </w:tabs>
        <w:ind w:left="6120" w:hanging="360"/>
      </w:pPr>
      <w:rPr>
        <w:rFonts w:ascii="Arial" w:hAnsi="Arial" w:hint="default"/>
      </w:rPr>
    </w:lvl>
  </w:abstractNum>
  <w:abstractNum w:abstractNumId="2">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43BD5"/>
    <w:multiLevelType w:val="hybridMultilevel"/>
    <w:tmpl w:val="16A87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F17072"/>
    <w:multiLevelType w:val="hybridMultilevel"/>
    <w:tmpl w:val="17AA2C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571D71"/>
    <w:multiLevelType w:val="hybridMultilevel"/>
    <w:tmpl w:val="855A35E6"/>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7">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2755F8"/>
    <w:multiLevelType w:val="hybridMultilevel"/>
    <w:tmpl w:val="8988954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F36CAA"/>
    <w:multiLevelType w:val="hybridMultilevel"/>
    <w:tmpl w:val="7DBC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C59E0"/>
    <w:multiLevelType w:val="hybridMultilevel"/>
    <w:tmpl w:val="65E8F29A"/>
    <w:lvl w:ilvl="0" w:tplc="A66E68E2">
      <w:start w:val="1"/>
      <w:numFmt w:val="bullet"/>
      <w:lvlText w:val="•"/>
      <w:lvlJc w:val="left"/>
      <w:pPr>
        <w:tabs>
          <w:tab w:val="num" w:pos="720"/>
        </w:tabs>
        <w:ind w:left="720" w:hanging="360"/>
      </w:pPr>
      <w:rPr>
        <w:rFonts w:ascii="Arial" w:hAnsi="Arial" w:hint="default"/>
      </w:rPr>
    </w:lvl>
    <w:lvl w:ilvl="1" w:tplc="2F4864F0">
      <w:start w:val="29"/>
      <w:numFmt w:val="bullet"/>
      <w:lvlText w:val="–"/>
      <w:lvlJc w:val="left"/>
      <w:pPr>
        <w:tabs>
          <w:tab w:val="num" w:pos="1440"/>
        </w:tabs>
        <w:ind w:left="1440" w:hanging="360"/>
      </w:pPr>
      <w:rPr>
        <w:rFonts w:ascii="Calibri Light" w:hAnsi="Calibri Light" w:hint="default"/>
      </w:rPr>
    </w:lvl>
    <w:lvl w:ilvl="2" w:tplc="DAC07FE2" w:tentative="1">
      <w:start w:val="1"/>
      <w:numFmt w:val="bullet"/>
      <w:lvlText w:val="•"/>
      <w:lvlJc w:val="left"/>
      <w:pPr>
        <w:tabs>
          <w:tab w:val="num" w:pos="2160"/>
        </w:tabs>
        <w:ind w:left="2160" w:hanging="360"/>
      </w:pPr>
      <w:rPr>
        <w:rFonts w:ascii="Arial" w:hAnsi="Arial" w:hint="default"/>
      </w:rPr>
    </w:lvl>
    <w:lvl w:ilvl="3" w:tplc="7248AA2E" w:tentative="1">
      <w:start w:val="1"/>
      <w:numFmt w:val="bullet"/>
      <w:lvlText w:val="•"/>
      <w:lvlJc w:val="left"/>
      <w:pPr>
        <w:tabs>
          <w:tab w:val="num" w:pos="2880"/>
        </w:tabs>
        <w:ind w:left="2880" w:hanging="360"/>
      </w:pPr>
      <w:rPr>
        <w:rFonts w:ascii="Arial" w:hAnsi="Arial" w:hint="default"/>
      </w:rPr>
    </w:lvl>
    <w:lvl w:ilvl="4" w:tplc="38BC0CF8" w:tentative="1">
      <w:start w:val="1"/>
      <w:numFmt w:val="bullet"/>
      <w:lvlText w:val="•"/>
      <w:lvlJc w:val="left"/>
      <w:pPr>
        <w:tabs>
          <w:tab w:val="num" w:pos="3600"/>
        </w:tabs>
        <w:ind w:left="3600" w:hanging="360"/>
      </w:pPr>
      <w:rPr>
        <w:rFonts w:ascii="Arial" w:hAnsi="Arial" w:hint="default"/>
      </w:rPr>
    </w:lvl>
    <w:lvl w:ilvl="5" w:tplc="DE4A4D3A" w:tentative="1">
      <w:start w:val="1"/>
      <w:numFmt w:val="bullet"/>
      <w:lvlText w:val="•"/>
      <w:lvlJc w:val="left"/>
      <w:pPr>
        <w:tabs>
          <w:tab w:val="num" w:pos="4320"/>
        </w:tabs>
        <w:ind w:left="4320" w:hanging="360"/>
      </w:pPr>
      <w:rPr>
        <w:rFonts w:ascii="Arial" w:hAnsi="Arial" w:hint="default"/>
      </w:rPr>
    </w:lvl>
    <w:lvl w:ilvl="6" w:tplc="208E3618" w:tentative="1">
      <w:start w:val="1"/>
      <w:numFmt w:val="bullet"/>
      <w:lvlText w:val="•"/>
      <w:lvlJc w:val="left"/>
      <w:pPr>
        <w:tabs>
          <w:tab w:val="num" w:pos="5040"/>
        </w:tabs>
        <w:ind w:left="5040" w:hanging="360"/>
      </w:pPr>
      <w:rPr>
        <w:rFonts w:ascii="Arial" w:hAnsi="Arial" w:hint="default"/>
      </w:rPr>
    </w:lvl>
    <w:lvl w:ilvl="7" w:tplc="C3FE7E9C" w:tentative="1">
      <w:start w:val="1"/>
      <w:numFmt w:val="bullet"/>
      <w:lvlText w:val="•"/>
      <w:lvlJc w:val="left"/>
      <w:pPr>
        <w:tabs>
          <w:tab w:val="num" w:pos="5760"/>
        </w:tabs>
        <w:ind w:left="5760" w:hanging="360"/>
      </w:pPr>
      <w:rPr>
        <w:rFonts w:ascii="Arial" w:hAnsi="Arial" w:hint="default"/>
      </w:rPr>
    </w:lvl>
    <w:lvl w:ilvl="8" w:tplc="84A4257E" w:tentative="1">
      <w:start w:val="1"/>
      <w:numFmt w:val="bullet"/>
      <w:lvlText w:val="•"/>
      <w:lvlJc w:val="left"/>
      <w:pPr>
        <w:tabs>
          <w:tab w:val="num" w:pos="6480"/>
        </w:tabs>
        <w:ind w:left="6480" w:hanging="360"/>
      </w:pPr>
      <w:rPr>
        <w:rFonts w:ascii="Arial" w:hAnsi="Arial" w:hint="default"/>
      </w:rPr>
    </w:lvl>
  </w:abstractNum>
  <w:abstractNum w:abstractNumId="14">
    <w:nsid w:val="36AA63ED"/>
    <w:multiLevelType w:val="hybridMultilevel"/>
    <w:tmpl w:val="961C2C82"/>
    <w:lvl w:ilvl="0" w:tplc="E230E98E">
      <w:start w:val="1"/>
      <w:numFmt w:val="bullet"/>
      <w:lvlText w:val="-"/>
      <w:lvlJc w:val="left"/>
      <w:pPr>
        <w:ind w:left="720" w:hanging="360"/>
      </w:pPr>
      <w:rPr>
        <w:rFonts w:ascii="Arial" w:eastAsia="新細明體"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nsid w:val="3E917B20"/>
    <w:multiLevelType w:val="hybridMultilevel"/>
    <w:tmpl w:val="9022E50E"/>
    <w:lvl w:ilvl="0" w:tplc="C7F0BF90">
      <w:start w:val="1"/>
      <w:numFmt w:val="bullet"/>
      <w:lvlText w:val="•"/>
      <w:lvlJc w:val="left"/>
      <w:pPr>
        <w:tabs>
          <w:tab w:val="num" w:pos="720"/>
        </w:tabs>
        <w:ind w:left="720" w:hanging="360"/>
      </w:pPr>
      <w:rPr>
        <w:rFonts w:ascii="Arial" w:hAnsi="Arial" w:hint="default"/>
      </w:rPr>
    </w:lvl>
    <w:lvl w:ilvl="1" w:tplc="6E1E168E" w:tentative="1">
      <w:start w:val="1"/>
      <w:numFmt w:val="bullet"/>
      <w:lvlText w:val="•"/>
      <w:lvlJc w:val="left"/>
      <w:pPr>
        <w:tabs>
          <w:tab w:val="num" w:pos="1440"/>
        </w:tabs>
        <w:ind w:left="1440" w:hanging="360"/>
      </w:pPr>
      <w:rPr>
        <w:rFonts w:ascii="Arial" w:hAnsi="Arial" w:hint="default"/>
      </w:rPr>
    </w:lvl>
    <w:lvl w:ilvl="2" w:tplc="ABA435E6" w:tentative="1">
      <w:start w:val="1"/>
      <w:numFmt w:val="bullet"/>
      <w:lvlText w:val="•"/>
      <w:lvlJc w:val="left"/>
      <w:pPr>
        <w:tabs>
          <w:tab w:val="num" w:pos="2160"/>
        </w:tabs>
        <w:ind w:left="2160" w:hanging="360"/>
      </w:pPr>
      <w:rPr>
        <w:rFonts w:ascii="Arial" w:hAnsi="Arial" w:hint="default"/>
      </w:rPr>
    </w:lvl>
    <w:lvl w:ilvl="3" w:tplc="1C08D68C" w:tentative="1">
      <w:start w:val="1"/>
      <w:numFmt w:val="bullet"/>
      <w:lvlText w:val="•"/>
      <w:lvlJc w:val="left"/>
      <w:pPr>
        <w:tabs>
          <w:tab w:val="num" w:pos="2880"/>
        </w:tabs>
        <w:ind w:left="2880" w:hanging="360"/>
      </w:pPr>
      <w:rPr>
        <w:rFonts w:ascii="Arial" w:hAnsi="Arial" w:hint="default"/>
      </w:rPr>
    </w:lvl>
    <w:lvl w:ilvl="4" w:tplc="49B063B2" w:tentative="1">
      <w:start w:val="1"/>
      <w:numFmt w:val="bullet"/>
      <w:lvlText w:val="•"/>
      <w:lvlJc w:val="left"/>
      <w:pPr>
        <w:tabs>
          <w:tab w:val="num" w:pos="3600"/>
        </w:tabs>
        <w:ind w:left="3600" w:hanging="360"/>
      </w:pPr>
      <w:rPr>
        <w:rFonts w:ascii="Arial" w:hAnsi="Arial" w:hint="default"/>
      </w:rPr>
    </w:lvl>
    <w:lvl w:ilvl="5" w:tplc="42D8DAB6" w:tentative="1">
      <w:start w:val="1"/>
      <w:numFmt w:val="bullet"/>
      <w:lvlText w:val="•"/>
      <w:lvlJc w:val="left"/>
      <w:pPr>
        <w:tabs>
          <w:tab w:val="num" w:pos="4320"/>
        </w:tabs>
        <w:ind w:left="4320" w:hanging="360"/>
      </w:pPr>
      <w:rPr>
        <w:rFonts w:ascii="Arial" w:hAnsi="Arial" w:hint="default"/>
      </w:rPr>
    </w:lvl>
    <w:lvl w:ilvl="6" w:tplc="18B2E120" w:tentative="1">
      <w:start w:val="1"/>
      <w:numFmt w:val="bullet"/>
      <w:lvlText w:val="•"/>
      <w:lvlJc w:val="left"/>
      <w:pPr>
        <w:tabs>
          <w:tab w:val="num" w:pos="5040"/>
        </w:tabs>
        <w:ind w:left="5040" w:hanging="360"/>
      </w:pPr>
      <w:rPr>
        <w:rFonts w:ascii="Arial" w:hAnsi="Arial" w:hint="default"/>
      </w:rPr>
    </w:lvl>
    <w:lvl w:ilvl="7" w:tplc="23980356" w:tentative="1">
      <w:start w:val="1"/>
      <w:numFmt w:val="bullet"/>
      <w:lvlText w:val="•"/>
      <w:lvlJc w:val="left"/>
      <w:pPr>
        <w:tabs>
          <w:tab w:val="num" w:pos="5760"/>
        </w:tabs>
        <w:ind w:left="5760" w:hanging="360"/>
      </w:pPr>
      <w:rPr>
        <w:rFonts w:ascii="Arial" w:hAnsi="Arial" w:hint="default"/>
      </w:rPr>
    </w:lvl>
    <w:lvl w:ilvl="8" w:tplc="3ABA80DC" w:tentative="1">
      <w:start w:val="1"/>
      <w:numFmt w:val="bullet"/>
      <w:lvlText w:val="•"/>
      <w:lvlJc w:val="left"/>
      <w:pPr>
        <w:tabs>
          <w:tab w:val="num" w:pos="6480"/>
        </w:tabs>
        <w:ind w:left="6480" w:hanging="360"/>
      </w:pPr>
      <w:rPr>
        <w:rFonts w:ascii="Arial" w:hAnsi="Arial" w:hint="default"/>
      </w:rPr>
    </w:lvl>
  </w:abstractNum>
  <w:abstractNum w:abstractNumId="18">
    <w:nsid w:val="426B563A"/>
    <w:multiLevelType w:val="hybridMultilevel"/>
    <w:tmpl w:val="553660F4"/>
    <w:lvl w:ilvl="0" w:tplc="DECCB73C">
      <w:start w:val="1"/>
      <w:numFmt w:val="bullet"/>
      <w:lvlText w:val="•"/>
      <w:lvlJc w:val="left"/>
      <w:pPr>
        <w:tabs>
          <w:tab w:val="num" w:pos="720"/>
        </w:tabs>
        <w:ind w:left="720" w:hanging="360"/>
      </w:pPr>
      <w:rPr>
        <w:rFonts w:ascii="Arial" w:hAnsi="Arial" w:hint="default"/>
      </w:rPr>
    </w:lvl>
    <w:lvl w:ilvl="1" w:tplc="14D48760" w:tentative="1">
      <w:start w:val="1"/>
      <w:numFmt w:val="bullet"/>
      <w:lvlText w:val="•"/>
      <w:lvlJc w:val="left"/>
      <w:pPr>
        <w:tabs>
          <w:tab w:val="num" w:pos="1440"/>
        </w:tabs>
        <w:ind w:left="1440" w:hanging="360"/>
      </w:pPr>
      <w:rPr>
        <w:rFonts w:ascii="Arial" w:hAnsi="Arial" w:hint="default"/>
      </w:rPr>
    </w:lvl>
    <w:lvl w:ilvl="2" w:tplc="EB0AA724" w:tentative="1">
      <w:start w:val="1"/>
      <w:numFmt w:val="bullet"/>
      <w:lvlText w:val="•"/>
      <w:lvlJc w:val="left"/>
      <w:pPr>
        <w:tabs>
          <w:tab w:val="num" w:pos="2160"/>
        </w:tabs>
        <w:ind w:left="2160" w:hanging="360"/>
      </w:pPr>
      <w:rPr>
        <w:rFonts w:ascii="Arial" w:hAnsi="Arial" w:hint="default"/>
      </w:rPr>
    </w:lvl>
    <w:lvl w:ilvl="3" w:tplc="B2CCDD02" w:tentative="1">
      <w:start w:val="1"/>
      <w:numFmt w:val="bullet"/>
      <w:lvlText w:val="•"/>
      <w:lvlJc w:val="left"/>
      <w:pPr>
        <w:tabs>
          <w:tab w:val="num" w:pos="2880"/>
        </w:tabs>
        <w:ind w:left="2880" w:hanging="360"/>
      </w:pPr>
      <w:rPr>
        <w:rFonts w:ascii="Arial" w:hAnsi="Arial" w:hint="default"/>
      </w:rPr>
    </w:lvl>
    <w:lvl w:ilvl="4" w:tplc="27B225F4" w:tentative="1">
      <w:start w:val="1"/>
      <w:numFmt w:val="bullet"/>
      <w:lvlText w:val="•"/>
      <w:lvlJc w:val="left"/>
      <w:pPr>
        <w:tabs>
          <w:tab w:val="num" w:pos="3600"/>
        </w:tabs>
        <w:ind w:left="3600" w:hanging="360"/>
      </w:pPr>
      <w:rPr>
        <w:rFonts w:ascii="Arial" w:hAnsi="Arial" w:hint="default"/>
      </w:rPr>
    </w:lvl>
    <w:lvl w:ilvl="5" w:tplc="51D4BC14" w:tentative="1">
      <w:start w:val="1"/>
      <w:numFmt w:val="bullet"/>
      <w:lvlText w:val="•"/>
      <w:lvlJc w:val="left"/>
      <w:pPr>
        <w:tabs>
          <w:tab w:val="num" w:pos="4320"/>
        </w:tabs>
        <w:ind w:left="4320" w:hanging="360"/>
      </w:pPr>
      <w:rPr>
        <w:rFonts w:ascii="Arial" w:hAnsi="Arial" w:hint="default"/>
      </w:rPr>
    </w:lvl>
    <w:lvl w:ilvl="6" w:tplc="CE2279EE" w:tentative="1">
      <w:start w:val="1"/>
      <w:numFmt w:val="bullet"/>
      <w:lvlText w:val="•"/>
      <w:lvlJc w:val="left"/>
      <w:pPr>
        <w:tabs>
          <w:tab w:val="num" w:pos="5040"/>
        </w:tabs>
        <w:ind w:left="5040" w:hanging="360"/>
      </w:pPr>
      <w:rPr>
        <w:rFonts w:ascii="Arial" w:hAnsi="Arial" w:hint="default"/>
      </w:rPr>
    </w:lvl>
    <w:lvl w:ilvl="7" w:tplc="3078D7A0" w:tentative="1">
      <w:start w:val="1"/>
      <w:numFmt w:val="bullet"/>
      <w:lvlText w:val="•"/>
      <w:lvlJc w:val="left"/>
      <w:pPr>
        <w:tabs>
          <w:tab w:val="num" w:pos="5760"/>
        </w:tabs>
        <w:ind w:left="5760" w:hanging="360"/>
      </w:pPr>
      <w:rPr>
        <w:rFonts w:ascii="Arial" w:hAnsi="Arial" w:hint="default"/>
      </w:rPr>
    </w:lvl>
    <w:lvl w:ilvl="8" w:tplc="C570F4E4" w:tentative="1">
      <w:start w:val="1"/>
      <w:numFmt w:val="bullet"/>
      <w:lvlText w:val="•"/>
      <w:lvlJc w:val="left"/>
      <w:pPr>
        <w:tabs>
          <w:tab w:val="num" w:pos="6480"/>
        </w:tabs>
        <w:ind w:left="6480" w:hanging="360"/>
      </w:pPr>
      <w:rPr>
        <w:rFonts w:ascii="Arial" w:hAnsi="Arial" w:hint="default"/>
      </w:rPr>
    </w:lvl>
  </w:abstractNum>
  <w:abstractNum w:abstractNumId="19">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97488B"/>
    <w:multiLevelType w:val="hybridMultilevel"/>
    <w:tmpl w:val="9D843F9A"/>
    <w:lvl w:ilvl="0" w:tplc="799A963C">
      <w:start w:val="1"/>
      <w:numFmt w:val="bullet"/>
      <w:lvlText w:val="•"/>
      <w:lvlJc w:val="left"/>
      <w:pPr>
        <w:tabs>
          <w:tab w:val="num" w:pos="720"/>
        </w:tabs>
        <w:ind w:left="720" w:hanging="360"/>
      </w:pPr>
      <w:rPr>
        <w:rFonts w:ascii="Arial" w:hAnsi="Arial" w:hint="default"/>
      </w:rPr>
    </w:lvl>
    <w:lvl w:ilvl="1" w:tplc="11AC314E" w:tentative="1">
      <w:start w:val="1"/>
      <w:numFmt w:val="bullet"/>
      <w:lvlText w:val="•"/>
      <w:lvlJc w:val="left"/>
      <w:pPr>
        <w:tabs>
          <w:tab w:val="num" w:pos="1440"/>
        </w:tabs>
        <w:ind w:left="1440" w:hanging="360"/>
      </w:pPr>
      <w:rPr>
        <w:rFonts w:ascii="Arial" w:hAnsi="Arial" w:hint="default"/>
      </w:rPr>
    </w:lvl>
    <w:lvl w:ilvl="2" w:tplc="F3B04738" w:tentative="1">
      <w:start w:val="1"/>
      <w:numFmt w:val="bullet"/>
      <w:lvlText w:val="•"/>
      <w:lvlJc w:val="left"/>
      <w:pPr>
        <w:tabs>
          <w:tab w:val="num" w:pos="2160"/>
        </w:tabs>
        <w:ind w:left="2160" w:hanging="360"/>
      </w:pPr>
      <w:rPr>
        <w:rFonts w:ascii="Arial" w:hAnsi="Arial" w:hint="default"/>
      </w:rPr>
    </w:lvl>
    <w:lvl w:ilvl="3" w:tplc="A008FF5C" w:tentative="1">
      <w:start w:val="1"/>
      <w:numFmt w:val="bullet"/>
      <w:lvlText w:val="•"/>
      <w:lvlJc w:val="left"/>
      <w:pPr>
        <w:tabs>
          <w:tab w:val="num" w:pos="2880"/>
        </w:tabs>
        <w:ind w:left="2880" w:hanging="360"/>
      </w:pPr>
      <w:rPr>
        <w:rFonts w:ascii="Arial" w:hAnsi="Arial" w:hint="default"/>
      </w:rPr>
    </w:lvl>
    <w:lvl w:ilvl="4" w:tplc="12A6BC36" w:tentative="1">
      <w:start w:val="1"/>
      <w:numFmt w:val="bullet"/>
      <w:lvlText w:val="•"/>
      <w:lvlJc w:val="left"/>
      <w:pPr>
        <w:tabs>
          <w:tab w:val="num" w:pos="3600"/>
        </w:tabs>
        <w:ind w:left="3600" w:hanging="360"/>
      </w:pPr>
      <w:rPr>
        <w:rFonts w:ascii="Arial" w:hAnsi="Arial" w:hint="default"/>
      </w:rPr>
    </w:lvl>
    <w:lvl w:ilvl="5" w:tplc="E6A6F618" w:tentative="1">
      <w:start w:val="1"/>
      <w:numFmt w:val="bullet"/>
      <w:lvlText w:val="•"/>
      <w:lvlJc w:val="left"/>
      <w:pPr>
        <w:tabs>
          <w:tab w:val="num" w:pos="4320"/>
        </w:tabs>
        <w:ind w:left="4320" w:hanging="360"/>
      </w:pPr>
      <w:rPr>
        <w:rFonts w:ascii="Arial" w:hAnsi="Arial" w:hint="default"/>
      </w:rPr>
    </w:lvl>
    <w:lvl w:ilvl="6" w:tplc="A1C2FD3A" w:tentative="1">
      <w:start w:val="1"/>
      <w:numFmt w:val="bullet"/>
      <w:lvlText w:val="•"/>
      <w:lvlJc w:val="left"/>
      <w:pPr>
        <w:tabs>
          <w:tab w:val="num" w:pos="5040"/>
        </w:tabs>
        <w:ind w:left="5040" w:hanging="360"/>
      </w:pPr>
      <w:rPr>
        <w:rFonts w:ascii="Arial" w:hAnsi="Arial" w:hint="default"/>
      </w:rPr>
    </w:lvl>
    <w:lvl w:ilvl="7" w:tplc="62F49DD2" w:tentative="1">
      <w:start w:val="1"/>
      <w:numFmt w:val="bullet"/>
      <w:lvlText w:val="•"/>
      <w:lvlJc w:val="left"/>
      <w:pPr>
        <w:tabs>
          <w:tab w:val="num" w:pos="5760"/>
        </w:tabs>
        <w:ind w:left="5760" w:hanging="360"/>
      </w:pPr>
      <w:rPr>
        <w:rFonts w:ascii="Arial" w:hAnsi="Arial" w:hint="default"/>
      </w:rPr>
    </w:lvl>
    <w:lvl w:ilvl="8" w:tplc="33326158" w:tentative="1">
      <w:start w:val="1"/>
      <w:numFmt w:val="bullet"/>
      <w:lvlText w:val="•"/>
      <w:lvlJc w:val="left"/>
      <w:pPr>
        <w:tabs>
          <w:tab w:val="num" w:pos="6480"/>
        </w:tabs>
        <w:ind w:left="6480" w:hanging="360"/>
      </w:pPr>
      <w:rPr>
        <w:rFonts w:ascii="Arial" w:hAnsi="Arial" w:hint="default"/>
      </w:rPr>
    </w:lvl>
  </w:abstractNum>
  <w:abstractNum w:abstractNumId="21">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23">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243AE4"/>
    <w:multiLevelType w:val="hybridMultilevel"/>
    <w:tmpl w:val="1596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E7227B"/>
    <w:multiLevelType w:val="hybridMultilevel"/>
    <w:tmpl w:val="766E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27">
    <w:nsid w:val="5B767AD5"/>
    <w:multiLevelType w:val="hybridMultilevel"/>
    <w:tmpl w:val="29F4BA28"/>
    <w:lvl w:ilvl="0" w:tplc="2576A414">
      <w:start w:val="1"/>
      <w:numFmt w:val="decimal"/>
      <w:lvlText w:val="%1."/>
      <w:lvlJc w:val="left"/>
      <w:pPr>
        <w:tabs>
          <w:tab w:val="num" w:pos="720"/>
        </w:tabs>
        <w:ind w:left="720" w:hanging="360"/>
      </w:pPr>
    </w:lvl>
    <w:lvl w:ilvl="1" w:tplc="30E64684" w:tentative="1">
      <w:start w:val="1"/>
      <w:numFmt w:val="decimal"/>
      <w:lvlText w:val="%2."/>
      <w:lvlJc w:val="left"/>
      <w:pPr>
        <w:tabs>
          <w:tab w:val="num" w:pos="1440"/>
        </w:tabs>
        <w:ind w:left="1440" w:hanging="360"/>
      </w:pPr>
    </w:lvl>
    <w:lvl w:ilvl="2" w:tplc="C67AC296" w:tentative="1">
      <w:start w:val="1"/>
      <w:numFmt w:val="decimal"/>
      <w:lvlText w:val="%3."/>
      <w:lvlJc w:val="left"/>
      <w:pPr>
        <w:tabs>
          <w:tab w:val="num" w:pos="2160"/>
        </w:tabs>
        <w:ind w:left="2160" w:hanging="360"/>
      </w:pPr>
    </w:lvl>
    <w:lvl w:ilvl="3" w:tplc="81423CF6">
      <w:start w:val="1"/>
      <w:numFmt w:val="decimal"/>
      <w:lvlText w:val="%4."/>
      <w:lvlJc w:val="left"/>
      <w:pPr>
        <w:tabs>
          <w:tab w:val="num" w:pos="2880"/>
        </w:tabs>
        <w:ind w:left="2880" w:hanging="360"/>
      </w:pPr>
    </w:lvl>
    <w:lvl w:ilvl="4" w:tplc="01F8FB38" w:tentative="1">
      <w:start w:val="1"/>
      <w:numFmt w:val="decimal"/>
      <w:lvlText w:val="%5."/>
      <w:lvlJc w:val="left"/>
      <w:pPr>
        <w:tabs>
          <w:tab w:val="num" w:pos="3600"/>
        </w:tabs>
        <w:ind w:left="3600" w:hanging="360"/>
      </w:pPr>
    </w:lvl>
    <w:lvl w:ilvl="5" w:tplc="5728F5D8" w:tentative="1">
      <w:start w:val="1"/>
      <w:numFmt w:val="decimal"/>
      <w:lvlText w:val="%6."/>
      <w:lvlJc w:val="left"/>
      <w:pPr>
        <w:tabs>
          <w:tab w:val="num" w:pos="4320"/>
        </w:tabs>
        <w:ind w:left="4320" w:hanging="360"/>
      </w:pPr>
    </w:lvl>
    <w:lvl w:ilvl="6" w:tplc="FCB0A474" w:tentative="1">
      <w:start w:val="1"/>
      <w:numFmt w:val="decimal"/>
      <w:lvlText w:val="%7."/>
      <w:lvlJc w:val="left"/>
      <w:pPr>
        <w:tabs>
          <w:tab w:val="num" w:pos="5040"/>
        </w:tabs>
        <w:ind w:left="5040" w:hanging="360"/>
      </w:pPr>
    </w:lvl>
    <w:lvl w:ilvl="7" w:tplc="83D859CE" w:tentative="1">
      <w:start w:val="1"/>
      <w:numFmt w:val="decimal"/>
      <w:lvlText w:val="%8."/>
      <w:lvlJc w:val="left"/>
      <w:pPr>
        <w:tabs>
          <w:tab w:val="num" w:pos="5760"/>
        </w:tabs>
        <w:ind w:left="5760" w:hanging="360"/>
      </w:pPr>
    </w:lvl>
    <w:lvl w:ilvl="8" w:tplc="8F5095EA" w:tentative="1">
      <w:start w:val="1"/>
      <w:numFmt w:val="decimal"/>
      <w:lvlText w:val="%9."/>
      <w:lvlJc w:val="left"/>
      <w:pPr>
        <w:tabs>
          <w:tab w:val="num" w:pos="6480"/>
        </w:tabs>
        <w:ind w:left="6480" w:hanging="360"/>
      </w:pPr>
    </w:lvl>
  </w:abstractNum>
  <w:abstractNum w:abstractNumId="28">
    <w:nsid w:val="61EE2FC1"/>
    <w:multiLevelType w:val="hybridMultilevel"/>
    <w:tmpl w:val="5D062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2E7E83"/>
    <w:multiLevelType w:val="hybridMultilevel"/>
    <w:tmpl w:val="7E4CB16C"/>
    <w:lvl w:ilvl="0" w:tplc="2AC8980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1B4511E"/>
    <w:multiLevelType w:val="hybridMultilevel"/>
    <w:tmpl w:val="855A35E6"/>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2">
    <w:nsid w:val="7AD74B8C"/>
    <w:multiLevelType w:val="hybridMultilevel"/>
    <w:tmpl w:val="F4FCFADA"/>
    <w:lvl w:ilvl="0" w:tplc="3A1E2504">
      <w:start w:val="1"/>
      <w:numFmt w:val="bullet"/>
      <w:lvlText w:val="–"/>
      <w:lvlJc w:val="left"/>
      <w:pPr>
        <w:tabs>
          <w:tab w:val="num" w:pos="720"/>
        </w:tabs>
        <w:ind w:left="720" w:hanging="360"/>
      </w:pPr>
      <w:rPr>
        <w:rFonts w:ascii="Arial" w:hAnsi="Arial" w:hint="default"/>
      </w:rPr>
    </w:lvl>
    <w:lvl w:ilvl="1" w:tplc="733C4552">
      <w:start w:val="1"/>
      <w:numFmt w:val="bullet"/>
      <w:lvlText w:val="–"/>
      <w:lvlJc w:val="left"/>
      <w:pPr>
        <w:tabs>
          <w:tab w:val="num" w:pos="1440"/>
        </w:tabs>
        <w:ind w:left="1440" w:hanging="360"/>
      </w:pPr>
      <w:rPr>
        <w:rFonts w:ascii="Arial" w:hAnsi="Arial" w:hint="default"/>
      </w:rPr>
    </w:lvl>
    <w:lvl w:ilvl="2" w:tplc="C34A98CA">
      <w:start w:val="1"/>
      <w:numFmt w:val="bullet"/>
      <w:lvlText w:val="–"/>
      <w:lvlJc w:val="left"/>
      <w:pPr>
        <w:tabs>
          <w:tab w:val="num" w:pos="2160"/>
        </w:tabs>
        <w:ind w:left="2160" w:hanging="360"/>
      </w:pPr>
      <w:rPr>
        <w:rFonts w:ascii="Arial" w:hAnsi="Arial" w:hint="default"/>
      </w:rPr>
    </w:lvl>
    <w:lvl w:ilvl="3" w:tplc="2D6AC8FC">
      <w:start w:val="1"/>
      <w:numFmt w:val="bullet"/>
      <w:lvlText w:val="–"/>
      <w:lvlJc w:val="left"/>
      <w:pPr>
        <w:tabs>
          <w:tab w:val="num" w:pos="2880"/>
        </w:tabs>
        <w:ind w:left="2880" w:hanging="360"/>
      </w:pPr>
      <w:rPr>
        <w:rFonts w:ascii="Arial" w:hAnsi="Arial" w:hint="default"/>
      </w:rPr>
    </w:lvl>
    <w:lvl w:ilvl="4" w:tplc="DE20FBC8">
      <w:start w:val="1"/>
      <w:numFmt w:val="bullet"/>
      <w:lvlText w:val="–"/>
      <w:lvlJc w:val="left"/>
      <w:pPr>
        <w:tabs>
          <w:tab w:val="num" w:pos="3600"/>
        </w:tabs>
        <w:ind w:left="3600" w:hanging="360"/>
      </w:pPr>
      <w:rPr>
        <w:rFonts w:ascii="Arial" w:hAnsi="Arial" w:hint="default"/>
      </w:rPr>
    </w:lvl>
    <w:lvl w:ilvl="5" w:tplc="C0E24930">
      <w:start w:val="1"/>
      <w:numFmt w:val="bullet"/>
      <w:lvlText w:val="–"/>
      <w:lvlJc w:val="left"/>
      <w:pPr>
        <w:tabs>
          <w:tab w:val="num" w:pos="4320"/>
        </w:tabs>
        <w:ind w:left="4320" w:hanging="360"/>
      </w:pPr>
      <w:rPr>
        <w:rFonts w:ascii="Arial" w:hAnsi="Arial" w:hint="default"/>
      </w:rPr>
    </w:lvl>
    <w:lvl w:ilvl="6" w:tplc="16F61980" w:tentative="1">
      <w:start w:val="1"/>
      <w:numFmt w:val="bullet"/>
      <w:lvlText w:val="–"/>
      <w:lvlJc w:val="left"/>
      <w:pPr>
        <w:tabs>
          <w:tab w:val="num" w:pos="5040"/>
        </w:tabs>
        <w:ind w:left="5040" w:hanging="360"/>
      </w:pPr>
      <w:rPr>
        <w:rFonts w:ascii="Arial" w:hAnsi="Arial" w:hint="default"/>
      </w:rPr>
    </w:lvl>
    <w:lvl w:ilvl="7" w:tplc="987C43F6" w:tentative="1">
      <w:start w:val="1"/>
      <w:numFmt w:val="bullet"/>
      <w:lvlText w:val="–"/>
      <w:lvlJc w:val="left"/>
      <w:pPr>
        <w:tabs>
          <w:tab w:val="num" w:pos="5760"/>
        </w:tabs>
        <w:ind w:left="5760" w:hanging="360"/>
      </w:pPr>
      <w:rPr>
        <w:rFonts w:ascii="Arial" w:hAnsi="Arial" w:hint="default"/>
      </w:rPr>
    </w:lvl>
    <w:lvl w:ilvl="8" w:tplc="C43E39D0" w:tentative="1">
      <w:start w:val="1"/>
      <w:numFmt w:val="bullet"/>
      <w:lvlText w:val="–"/>
      <w:lvlJc w:val="left"/>
      <w:pPr>
        <w:tabs>
          <w:tab w:val="num" w:pos="6480"/>
        </w:tabs>
        <w:ind w:left="6480" w:hanging="360"/>
      </w:pPr>
      <w:rPr>
        <w:rFonts w:ascii="Arial" w:hAnsi="Arial" w:hint="default"/>
      </w:rPr>
    </w:lvl>
  </w:abstractNum>
  <w:abstractNum w:abstractNumId="33">
    <w:nsid w:val="7F1B7F0B"/>
    <w:multiLevelType w:val="hybridMultilevel"/>
    <w:tmpl w:val="328807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15"/>
  </w:num>
  <w:num w:numId="4">
    <w:abstractNumId w:val="16"/>
  </w:num>
  <w:num w:numId="5">
    <w:abstractNumId w:val="11"/>
  </w:num>
  <w:num w:numId="6">
    <w:abstractNumId w:val="19"/>
  </w:num>
  <w:num w:numId="7">
    <w:abstractNumId w:val="26"/>
  </w:num>
  <w:num w:numId="8">
    <w:abstractNumId w:val="12"/>
  </w:num>
  <w:num w:numId="9">
    <w:abstractNumId w:val="9"/>
  </w:num>
  <w:num w:numId="10">
    <w:abstractNumId w:val="8"/>
  </w:num>
  <w:num w:numId="11">
    <w:abstractNumId w:val="29"/>
  </w:num>
  <w:num w:numId="12">
    <w:abstractNumId w:val="3"/>
  </w:num>
  <w:num w:numId="13">
    <w:abstractNumId w:val="28"/>
  </w:num>
  <w:num w:numId="14">
    <w:abstractNumId w:val="14"/>
  </w:num>
  <w:num w:numId="15">
    <w:abstractNumId w:val="30"/>
  </w:num>
  <w:num w:numId="16">
    <w:abstractNumId w:val="18"/>
  </w:num>
  <w:num w:numId="17">
    <w:abstractNumId w:val="20"/>
  </w:num>
  <w:num w:numId="18">
    <w:abstractNumId w:val="13"/>
  </w:num>
  <w:num w:numId="19">
    <w:abstractNumId w:val="4"/>
  </w:num>
  <w:num w:numId="20">
    <w:abstractNumId w:val="17"/>
  </w:num>
  <w:num w:numId="21">
    <w:abstractNumId w:val="2"/>
  </w:num>
  <w:num w:numId="22">
    <w:abstractNumId w:val="32"/>
  </w:num>
  <w:num w:numId="23">
    <w:abstractNumId w:val="21"/>
  </w:num>
  <w:num w:numId="24">
    <w:abstractNumId w:val="23"/>
  </w:num>
  <w:num w:numId="25">
    <w:abstractNumId w:val="1"/>
  </w:num>
  <w:num w:numId="26">
    <w:abstractNumId w:val="27"/>
  </w:num>
  <w:num w:numId="27">
    <w:abstractNumId w:val="7"/>
  </w:num>
  <w:num w:numId="28">
    <w:abstractNumId w:val="31"/>
  </w:num>
  <w:num w:numId="29">
    <w:abstractNumId w:val="6"/>
  </w:num>
  <w:num w:numId="30">
    <w:abstractNumId w:val="10"/>
  </w:num>
  <w:num w:numId="31">
    <w:abstractNumId w:val="25"/>
  </w:num>
  <w:num w:numId="32">
    <w:abstractNumId w:val="24"/>
  </w:num>
  <w:num w:numId="33">
    <w:abstractNumId w:val="33"/>
  </w:num>
  <w:num w:numId="34">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9728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995"/>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9A9"/>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32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555"/>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47657"/>
    <w:rsid w:val="0005066A"/>
    <w:rsid w:val="00050926"/>
    <w:rsid w:val="00051181"/>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33"/>
    <w:rsid w:val="00093C8D"/>
    <w:rsid w:val="00094776"/>
    <w:rsid w:val="0009483A"/>
    <w:rsid w:val="00094EB7"/>
    <w:rsid w:val="0009510F"/>
    <w:rsid w:val="00095379"/>
    <w:rsid w:val="000953EB"/>
    <w:rsid w:val="00096366"/>
    <w:rsid w:val="000964CC"/>
    <w:rsid w:val="00096643"/>
    <w:rsid w:val="00096F8F"/>
    <w:rsid w:val="00096FA4"/>
    <w:rsid w:val="00097070"/>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50D"/>
    <w:rsid w:val="000A6786"/>
    <w:rsid w:val="000A6C5F"/>
    <w:rsid w:val="000A701A"/>
    <w:rsid w:val="000A787F"/>
    <w:rsid w:val="000B0223"/>
    <w:rsid w:val="000B0937"/>
    <w:rsid w:val="000B09A4"/>
    <w:rsid w:val="000B2719"/>
    <w:rsid w:val="000B2A31"/>
    <w:rsid w:val="000B333D"/>
    <w:rsid w:val="000B3A8F"/>
    <w:rsid w:val="000B4AB9"/>
    <w:rsid w:val="000B56D9"/>
    <w:rsid w:val="000B5783"/>
    <w:rsid w:val="000B58C3"/>
    <w:rsid w:val="000B5D33"/>
    <w:rsid w:val="000B5F00"/>
    <w:rsid w:val="000B61E9"/>
    <w:rsid w:val="000B65A1"/>
    <w:rsid w:val="000B7BA1"/>
    <w:rsid w:val="000B7C90"/>
    <w:rsid w:val="000C0532"/>
    <w:rsid w:val="000C06F7"/>
    <w:rsid w:val="000C0836"/>
    <w:rsid w:val="000C11A2"/>
    <w:rsid w:val="000C1457"/>
    <w:rsid w:val="000C1554"/>
    <w:rsid w:val="000C165A"/>
    <w:rsid w:val="000C1798"/>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487"/>
    <w:rsid w:val="000D69DB"/>
    <w:rsid w:val="000E032D"/>
    <w:rsid w:val="000E0527"/>
    <w:rsid w:val="000E07B7"/>
    <w:rsid w:val="000E1563"/>
    <w:rsid w:val="000E1639"/>
    <w:rsid w:val="000E16D5"/>
    <w:rsid w:val="000E1A5E"/>
    <w:rsid w:val="000E1D48"/>
    <w:rsid w:val="000E1E92"/>
    <w:rsid w:val="000E2A44"/>
    <w:rsid w:val="000E2F95"/>
    <w:rsid w:val="000E2FE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0E02"/>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1991"/>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67BB9"/>
    <w:rsid w:val="0017002A"/>
    <w:rsid w:val="00170030"/>
    <w:rsid w:val="0017024E"/>
    <w:rsid w:val="001702D2"/>
    <w:rsid w:val="00170665"/>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4CE8"/>
    <w:rsid w:val="0017500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2F48"/>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3CAF"/>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4A"/>
    <w:rsid w:val="001D6360"/>
    <w:rsid w:val="001D6646"/>
    <w:rsid w:val="001D6D53"/>
    <w:rsid w:val="001E0410"/>
    <w:rsid w:val="001E0427"/>
    <w:rsid w:val="001E0D1C"/>
    <w:rsid w:val="001E0ED0"/>
    <w:rsid w:val="001E0F9F"/>
    <w:rsid w:val="001E10C1"/>
    <w:rsid w:val="001E187F"/>
    <w:rsid w:val="001E1B25"/>
    <w:rsid w:val="001E23F9"/>
    <w:rsid w:val="001E2844"/>
    <w:rsid w:val="001E2AB8"/>
    <w:rsid w:val="001E2BA8"/>
    <w:rsid w:val="001E4229"/>
    <w:rsid w:val="001E50ED"/>
    <w:rsid w:val="001E5552"/>
    <w:rsid w:val="001E58D0"/>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13B"/>
    <w:rsid w:val="001F4BF4"/>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6CC5"/>
    <w:rsid w:val="002074A6"/>
    <w:rsid w:val="00207FA3"/>
    <w:rsid w:val="0021033D"/>
    <w:rsid w:val="00211140"/>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CB5"/>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19"/>
    <w:rsid w:val="00235B28"/>
    <w:rsid w:val="002367D1"/>
    <w:rsid w:val="002372CC"/>
    <w:rsid w:val="00237700"/>
    <w:rsid w:val="0024007E"/>
    <w:rsid w:val="0024056D"/>
    <w:rsid w:val="00240D7C"/>
    <w:rsid w:val="00241559"/>
    <w:rsid w:val="002419B8"/>
    <w:rsid w:val="00241AC9"/>
    <w:rsid w:val="00241B9E"/>
    <w:rsid w:val="002422ED"/>
    <w:rsid w:val="0024256A"/>
    <w:rsid w:val="00242748"/>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65D"/>
    <w:rsid w:val="00253705"/>
    <w:rsid w:val="0025391C"/>
    <w:rsid w:val="002547B1"/>
    <w:rsid w:val="0025501C"/>
    <w:rsid w:val="00255608"/>
    <w:rsid w:val="002558A6"/>
    <w:rsid w:val="002567B4"/>
    <w:rsid w:val="002569C3"/>
    <w:rsid w:val="00256B86"/>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700"/>
    <w:rsid w:val="00267C83"/>
    <w:rsid w:val="00267FF9"/>
    <w:rsid w:val="0027058B"/>
    <w:rsid w:val="002706B2"/>
    <w:rsid w:val="00270A63"/>
    <w:rsid w:val="0027100F"/>
    <w:rsid w:val="00271273"/>
    <w:rsid w:val="0027144F"/>
    <w:rsid w:val="00271BB0"/>
    <w:rsid w:val="00271C28"/>
    <w:rsid w:val="00271F3A"/>
    <w:rsid w:val="00271F5C"/>
    <w:rsid w:val="0027203D"/>
    <w:rsid w:val="002722B3"/>
    <w:rsid w:val="00272475"/>
    <w:rsid w:val="00273278"/>
    <w:rsid w:val="002737F4"/>
    <w:rsid w:val="00274188"/>
    <w:rsid w:val="00274266"/>
    <w:rsid w:val="00274AAD"/>
    <w:rsid w:val="0027529E"/>
    <w:rsid w:val="00277944"/>
    <w:rsid w:val="0028019E"/>
    <w:rsid w:val="002805F5"/>
    <w:rsid w:val="00280751"/>
    <w:rsid w:val="00281C3F"/>
    <w:rsid w:val="00281D30"/>
    <w:rsid w:val="00282177"/>
    <w:rsid w:val="0028280A"/>
    <w:rsid w:val="00282997"/>
    <w:rsid w:val="0028390C"/>
    <w:rsid w:val="00283B5F"/>
    <w:rsid w:val="00283B83"/>
    <w:rsid w:val="00283DD4"/>
    <w:rsid w:val="00283DEC"/>
    <w:rsid w:val="00283EE9"/>
    <w:rsid w:val="00283F40"/>
    <w:rsid w:val="00284700"/>
    <w:rsid w:val="0028491D"/>
    <w:rsid w:val="00284EBB"/>
    <w:rsid w:val="00285389"/>
    <w:rsid w:val="00285464"/>
    <w:rsid w:val="00286ACD"/>
    <w:rsid w:val="00286E60"/>
    <w:rsid w:val="00287603"/>
    <w:rsid w:val="00287838"/>
    <w:rsid w:val="0028784C"/>
    <w:rsid w:val="00287AAE"/>
    <w:rsid w:val="002907B5"/>
    <w:rsid w:val="00290969"/>
    <w:rsid w:val="00290D86"/>
    <w:rsid w:val="00292605"/>
    <w:rsid w:val="00292B13"/>
    <w:rsid w:val="00292EB7"/>
    <w:rsid w:val="002939BB"/>
    <w:rsid w:val="002943E1"/>
    <w:rsid w:val="00294D89"/>
    <w:rsid w:val="00295199"/>
    <w:rsid w:val="002953A9"/>
    <w:rsid w:val="00296227"/>
    <w:rsid w:val="00296308"/>
    <w:rsid w:val="00296A7D"/>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69D"/>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66F8"/>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5FCE"/>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3863"/>
    <w:rsid w:val="002D4522"/>
    <w:rsid w:val="002D466E"/>
    <w:rsid w:val="002D4B12"/>
    <w:rsid w:val="002D56F4"/>
    <w:rsid w:val="002D59A7"/>
    <w:rsid w:val="002D5EA5"/>
    <w:rsid w:val="002D6234"/>
    <w:rsid w:val="002D6A44"/>
    <w:rsid w:val="002D6B5A"/>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4E96"/>
    <w:rsid w:val="002E513C"/>
    <w:rsid w:val="002E5E99"/>
    <w:rsid w:val="002E6858"/>
    <w:rsid w:val="002E6F59"/>
    <w:rsid w:val="002E7284"/>
    <w:rsid w:val="002E7CAE"/>
    <w:rsid w:val="002F0124"/>
    <w:rsid w:val="002F058A"/>
    <w:rsid w:val="002F0F31"/>
    <w:rsid w:val="002F131E"/>
    <w:rsid w:val="002F13E3"/>
    <w:rsid w:val="002F18AE"/>
    <w:rsid w:val="002F2771"/>
    <w:rsid w:val="002F2DAC"/>
    <w:rsid w:val="002F33FC"/>
    <w:rsid w:val="002F3416"/>
    <w:rsid w:val="002F37A9"/>
    <w:rsid w:val="002F3D32"/>
    <w:rsid w:val="002F3DF1"/>
    <w:rsid w:val="002F40F4"/>
    <w:rsid w:val="002F56D2"/>
    <w:rsid w:val="002F5BB2"/>
    <w:rsid w:val="002F5CFF"/>
    <w:rsid w:val="002F646D"/>
    <w:rsid w:val="002F6EF2"/>
    <w:rsid w:val="002F744D"/>
    <w:rsid w:val="002F77D8"/>
    <w:rsid w:val="00300063"/>
    <w:rsid w:val="003001B2"/>
    <w:rsid w:val="00300613"/>
    <w:rsid w:val="0030151D"/>
    <w:rsid w:val="00301699"/>
    <w:rsid w:val="00301CE6"/>
    <w:rsid w:val="0030256B"/>
    <w:rsid w:val="00302D31"/>
    <w:rsid w:val="00302D9D"/>
    <w:rsid w:val="0030333C"/>
    <w:rsid w:val="00303963"/>
    <w:rsid w:val="00304752"/>
    <w:rsid w:val="00304B4C"/>
    <w:rsid w:val="00304F95"/>
    <w:rsid w:val="0030501F"/>
    <w:rsid w:val="003063FA"/>
    <w:rsid w:val="00306DB6"/>
    <w:rsid w:val="00307014"/>
    <w:rsid w:val="003070CD"/>
    <w:rsid w:val="00307195"/>
    <w:rsid w:val="00307BA1"/>
    <w:rsid w:val="00307D95"/>
    <w:rsid w:val="00310906"/>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2BA"/>
    <w:rsid w:val="003238C4"/>
    <w:rsid w:val="00323BD3"/>
    <w:rsid w:val="00323FBF"/>
    <w:rsid w:val="003240A7"/>
    <w:rsid w:val="003248EA"/>
    <w:rsid w:val="00324BD6"/>
    <w:rsid w:val="00324D23"/>
    <w:rsid w:val="003250FF"/>
    <w:rsid w:val="003251A6"/>
    <w:rsid w:val="003259AB"/>
    <w:rsid w:val="00326EA6"/>
    <w:rsid w:val="00327A01"/>
    <w:rsid w:val="00330815"/>
    <w:rsid w:val="00331301"/>
    <w:rsid w:val="00331751"/>
    <w:rsid w:val="003317C0"/>
    <w:rsid w:val="00331EA7"/>
    <w:rsid w:val="0033203C"/>
    <w:rsid w:val="00332EEA"/>
    <w:rsid w:val="00333C13"/>
    <w:rsid w:val="00334411"/>
    <w:rsid w:val="00334573"/>
    <w:rsid w:val="00334579"/>
    <w:rsid w:val="00334C6B"/>
    <w:rsid w:val="00335858"/>
    <w:rsid w:val="00335AFA"/>
    <w:rsid w:val="00335C9B"/>
    <w:rsid w:val="00336BDA"/>
    <w:rsid w:val="00337697"/>
    <w:rsid w:val="0033792A"/>
    <w:rsid w:val="00337C3D"/>
    <w:rsid w:val="00337F08"/>
    <w:rsid w:val="00337F52"/>
    <w:rsid w:val="003403DA"/>
    <w:rsid w:val="003406BB"/>
    <w:rsid w:val="00340F56"/>
    <w:rsid w:val="003411AF"/>
    <w:rsid w:val="00341254"/>
    <w:rsid w:val="003412A7"/>
    <w:rsid w:val="00341672"/>
    <w:rsid w:val="0034249D"/>
    <w:rsid w:val="00342BD7"/>
    <w:rsid w:val="00342EFA"/>
    <w:rsid w:val="0034428D"/>
    <w:rsid w:val="0034441B"/>
    <w:rsid w:val="00344968"/>
    <w:rsid w:val="00344F6F"/>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1D9"/>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4DA7"/>
    <w:rsid w:val="003753C9"/>
    <w:rsid w:val="00375508"/>
    <w:rsid w:val="003755B9"/>
    <w:rsid w:val="00375A02"/>
    <w:rsid w:val="00375B65"/>
    <w:rsid w:val="003761D6"/>
    <w:rsid w:val="003762A9"/>
    <w:rsid w:val="003764CA"/>
    <w:rsid w:val="0037664A"/>
    <w:rsid w:val="003769A4"/>
    <w:rsid w:val="003769D8"/>
    <w:rsid w:val="0037708B"/>
    <w:rsid w:val="0037715B"/>
    <w:rsid w:val="00377355"/>
    <w:rsid w:val="00377757"/>
    <w:rsid w:val="00377CE1"/>
    <w:rsid w:val="00377ECD"/>
    <w:rsid w:val="00377F7E"/>
    <w:rsid w:val="00377FC1"/>
    <w:rsid w:val="00380395"/>
    <w:rsid w:val="0038077B"/>
    <w:rsid w:val="00380A1A"/>
    <w:rsid w:val="00380F80"/>
    <w:rsid w:val="00380F91"/>
    <w:rsid w:val="00381ADE"/>
    <w:rsid w:val="00382110"/>
    <w:rsid w:val="0038268C"/>
    <w:rsid w:val="003843A4"/>
    <w:rsid w:val="003848BA"/>
    <w:rsid w:val="00384F0E"/>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0F24"/>
    <w:rsid w:val="003A18F8"/>
    <w:rsid w:val="003A1AB8"/>
    <w:rsid w:val="003A2223"/>
    <w:rsid w:val="003A2360"/>
    <w:rsid w:val="003A2A0F"/>
    <w:rsid w:val="003A2DA1"/>
    <w:rsid w:val="003A31D3"/>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7B"/>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C781A"/>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D7730"/>
    <w:rsid w:val="003E0D56"/>
    <w:rsid w:val="003E15FA"/>
    <w:rsid w:val="003E1B38"/>
    <w:rsid w:val="003E26D3"/>
    <w:rsid w:val="003E2A3D"/>
    <w:rsid w:val="003E2F95"/>
    <w:rsid w:val="003E308E"/>
    <w:rsid w:val="003E3C9F"/>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195B"/>
    <w:rsid w:val="003F293E"/>
    <w:rsid w:val="003F2CD4"/>
    <w:rsid w:val="003F38A3"/>
    <w:rsid w:val="003F451F"/>
    <w:rsid w:val="003F454C"/>
    <w:rsid w:val="003F45B2"/>
    <w:rsid w:val="003F508E"/>
    <w:rsid w:val="003F51A0"/>
    <w:rsid w:val="003F5973"/>
    <w:rsid w:val="003F5D2C"/>
    <w:rsid w:val="003F5ECF"/>
    <w:rsid w:val="003F6BBE"/>
    <w:rsid w:val="003F6F24"/>
    <w:rsid w:val="004000E8"/>
    <w:rsid w:val="00400E89"/>
    <w:rsid w:val="00400EFB"/>
    <w:rsid w:val="004021E3"/>
    <w:rsid w:val="00402699"/>
    <w:rsid w:val="00402E2B"/>
    <w:rsid w:val="004032EC"/>
    <w:rsid w:val="004050FD"/>
    <w:rsid w:val="0040512B"/>
    <w:rsid w:val="00405984"/>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4E17"/>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BBE"/>
    <w:rsid w:val="00423EE0"/>
    <w:rsid w:val="004242F4"/>
    <w:rsid w:val="00424583"/>
    <w:rsid w:val="00425184"/>
    <w:rsid w:val="0042518C"/>
    <w:rsid w:val="004267FE"/>
    <w:rsid w:val="0042688F"/>
    <w:rsid w:val="00427209"/>
    <w:rsid w:val="00427248"/>
    <w:rsid w:val="00427264"/>
    <w:rsid w:val="00430243"/>
    <w:rsid w:val="0043098B"/>
    <w:rsid w:val="00430A8E"/>
    <w:rsid w:val="004326BF"/>
    <w:rsid w:val="00432D82"/>
    <w:rsid w:val="00433BA1"/>
    <w:rsid w:val="004341B9"/>
    <w:rsid w:val="00434ED0"/>
    <w:rsid w:val="004356D6"/>
    <w:rsid w:val="004360B1"/>
    <w:rsid w:val="0043628F"/>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771"/>
    <w:rsid w:val="00450CFB"/>
    <w:rsid w:val="00450FD0"/>
    <w:rsid w:val="004517AA"/>
    <w:rsid w:val="00451A8F"/>
    <w:rsid w:val="00451ABC"/>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589"/>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6531"/>
    <w:rsid w:val="004770EB"/>
    <w:rsid w:val="00477768"/>
    <w:rsid w:val="00477983"/>
    <w:rsid w:val="00480530"/>
    <w:rsid w:val="00480920"/>
    <w:rsid w:val="00480E43"/>
    <w:rsid w:val="004812C0"/>
    <w:rsid w:val="004812C5"/>
    <w:rsid w:val="00481330"/>
    <w:rsid w:val="00481DCF"/>
    <w:rsid w:val="00481DF8"/>
    <w:rsid w:val="00482545"/>
    <w:rsid w:val="00482EFB"/>
    <w:rsid w:val="004833C3"/>
    <w:rsid w:val="00483A55"/>
    <w:rsid w:val="00483A62"/>
    <w:rsid w:val="004847E8"/>
    <w:rsid w:val="00484B5B"/>
    <w:rsid w:val="00485182"/>
    <w:rsid w:val="00487449"/>
    <w:rsid w:val="004874DB"/>
    <w:rsid w:val="00487887"/>
    <w:rsid w:val="00490523"/>
    <w:rsid w:val="00491277"/>
    <w:rsid w:val="004926D0"/>
    <w:rsid w:val="00492999"/>
    <w:rsid w:val="00492BC5"/>
    <w:rsid w:val="004935A1"/>
    <w:rsid w:val="004944E5"/>
    <w:rsid w:val="00494B20"/>
    <w:rsid w:val="00495465"/>
    <w:rsid w:val="00496145"/>
    <w:rsid w:val="004964F1"/>
    <w:rsid w:val="00496838"/>
    <w:rsid w:val="0049728D"/>
    <w:rsid w:val="004978E7"/>
    <w:rsid w:val="004A0261"/>
    <w:rsid w:val="004A0663"/>
    <w:rsid w:val="004A107E"/>
    <w:rsid w:val="004A13D6"/>
    <w:rsid w:val="004A16BC"/>
    <w:rsid w:val="004A2B94"/>
    <w:rsid w:val="004A3586"/>
    <w:rsid w:val="004A383D"/>
    <w:rsid w:val="004A3C14"/>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51E7"/>
    <w:rsid w:val="004B6A7C"/>
    <w:rsid w:val="004B7096"/>
    <w:rsid w:val="004B7C0C"/>
    <w:rsid w:val="004C017E"/>
    <w:rsid w:val="004C03F9"/>
    <w:rsid w:val="004C04CC"/>
    <w:rsid w:val="004C1094"/>
    <w:rsid w:val="004C34C6"/>
    <w:rsid w:val="004C386C"/>
    <w:rsid w:val="004C3898"/>
    <w:rsid w:val="004C3FAC"/>
    <w:rsid w:val="004C42C5"/>
    <w:rsid w:val="004C4406"/>
    <w:rsid w:val="004C49F5"/>
    <w:rsid w:val="004C4C34"/>
    <w:rsid w:val="004C4E5D"/>
    <w:rsid w:val="004C5691"/>
    <w:rsid w:val="004C5F5C"/>
    <w:rsid w:val="004C6302"/>
    <w:rsid w:val="004C635A"/>
    <w:rsid w:val="004C63F6"/>
    <w:rsid w:val="004C6E73"/>
    <w:rsid w:val="004C70EB"/>
    <w:rsid w:val="004C71FB"/>
    <w:rsid w:val="004C7753"/>
    <w:rsid w:val="004C7CE1"/>
    <w:rsid w:val="004D089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4B32"/>
    <w:rsid w:val="004E56DC"/>
    <w:rsid w:val="004E6266"/>
    <w:rsid w:val="004E684C"/>
    <w:rsid w:val="004E6F27"/>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4F7D37"/>
    <w:rsid w:val="00500AF4"/>
    <w:rsid w:val="00500DC7"/>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3B5"/>
    <w:rsid w:val="005079A2"/>
    <w:rsid w:val="005102B1"/>
    <w:rsid w:val="005105EE"/>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2C1A"/>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3E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0A9"/>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1247"/>
    <w:rsid w:val="00591E11"/>
    <w:rsid w:val="00591EA8"/>
    <w:rsid w:val="0059237B"/>
    <w:rsid w:val="0059261A"/>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8AA"/>
    <w:rsid w:val="005A5EA6"/>
    <w:rsid w:val="005A5EE6"/>
    <w:rsid w:val="005A629F"/>
    <w:rsid w:val="005A662D"/>
    <w:rsid w:val="005A6737"/>
    <w:rsid w:val="005A7AC8"/>
    <w:rsid w:val="005A7C14"/>
    <w:rsid w:val="005B0F2E"/>
    <w:rsid w:val="005B1C0C"/>
    <w:rsid w:val="005B2530"/>
    <w:rsid w:val="005B2984"/>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66F0"/>
    <w:rsid w:val="005C6988"/>
    <w:rsid w:val="005C74FB"/>
    <w:rsid w:val="005C75E0"/>
    <w:rsid w:val="005C768E"/>
    <w:rsid w:val="005C79DD"/>
    <w:rsid w:val="005D09B7"/>
    <w:rsid w:val="005D1602"/>
    <w:rsid w:val="005D1BF9"/>
    <w:rsid w:val="005D1C22"/>
    <w:rsid w:val="005D3735"/>
    <w:rsid w:val="005D41AA"/>
    <w:rsid w:val="005D4784"/>
    <w:rsid w:val="005D6A19"/>
    <w:rsid w:val="005D6E9C"/>
    <w:rsid w:val="005E067D"/>
    <w:rsid w:val="005E0AF5"/>
    <w:rsid w:val="005E0B02"/>
    <w:rsid w:val="005E0F3E"/>
    <w:rsid w:val="005E1626"/>
    <w:rsid w:val="005E1E89"/>
    <w:rsid w:val="005E1F37"/>
    <w:rsid w:val="005E2125"/>
    <w:rsid w:val="005E221D"/>
    <w:rsid w:val="005E2423"/>
    <w:rsid w:val="005E2700"/>
    <w:rsid w:val="005E291F"/>
    <w:rsid w:val="005E2A12"/>
    <w:rsid w:val="005E2FF4"/>
    <w:rsid w:val="005E3325"/>
    <w:rsid w:val="005E34B7"/>
    <w:rsid w:val="005E385F"/>
    <w:rsid w:val="005E39E7"/>
    <w:rsid w:val="005E45FE"/>
    <w:rsid w:val="005E48A9"/>
    <w:rsid w:val="005E4B07"/>
    <w:rsid w:val="005E5A05"/>
    <w:rsid w:val="005E5A96"/>
    <w:rsid w:val="005E5B81"/>
    <w:rsid w:val="005E64C9"/>
    <w:rsid w:val="005F07A6"/>
    <w:rsid w:val="005F0E3E"/>
    <w:rsid w:val="005F152B"/>
    <w:rsid w:val="005F1F57"/>
    <w:rsid w:val="005F22C1"/>
    <w:rsid w:val="005F2A67"/>
    <w:rsid w:val="005F2CB1"/>
    <w:rsid w:val="005F3479"/>
    <w:rsid w:val="005F47F8"/>
    <w:rsid w:val="005F5178"/>
    <w:rsid w:val="005F5B9A"/>
    <w:rsid w:val="005F618C"/>
    <w:rsid w:val="005F6194"/>
    <w:rsid w:val="005F70BD"/>
    <w:rsid w:val="005F7392"/>
    <w:rsid w:val="005F792E"/>
    <w:rsid w:val="006001F2"/>
    <w:rsid w:val="00600DAC"/>
    <w:rsid w:val="00600E47"/>
    <w:rsid w:val="006011B8"/>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6FDF"/>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5B8"/>
    <w:rsid w:val="00625C25"/>
    <w:rsid w:val="006261BC"/>
    <w:rsid w:val="006271E7"/>
    <w:rsid w:val="00627FF8"/>
    <w:rsid w:val="00630001"/>
    <w:rsid w:val="0063004F"/>
    <w:rsid w:val="00630ACF"/>
    <w:rsid w:val="006311B3"/>
    <w:rsid w:val="00631856"/>
    <w:rsid w:val="00631ED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6B21"/>
    <w:rsid w:val="006375BE"/>
    <w:rsid w:val="006377EC"/>
    <w:rsid w:val="00637802"/>
    <w:rsid w:val="0064078E"/>
    <w:rsid w:val="00640C76"/>
    <w:rsid w:val="0064120D"/>
    <w:rsid w:val="0064151F"/>
    <w:rsid w:val="00641533"/>
    <w:rsid w:val="00641A20"/>
    <w:rsid w:val="0064208D"/>
    <w:rsid w:val="00642735"/>
    <w:rsid w:val="00642A6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17D4"/>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57234"/>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3750"/>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2FD2"/>
    <w:rsid w:val="00683452"/>
    <w:rsid w:val="00683567"/>
    <w:rsid w:val="00683B1D"/>
    <w:rsid w:val="00683E51"/>
    <w:rsid w:val="00684220"/>
    <w:rsid w:val="00684250"/>
    <w:rsid w:val="00684979"/>
    <w:rsid w:val="00684D6E"/>
    <w:rsid w:val="00686517"/>
    <w:rsid w:val="00686E6A"/>
    <w:rsid w:val="006871FC"/>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5DC"/>
    <w:rsid w:val="006958CD"/>
    <w:rsid w:val="00695E78"/>
    <w:rsid w:val="00695FC2"/>
    <w:rsid w:val="006967D2"/>
    <w:rsid w:val="00696949"/>
    <w:rsid w:val="00696A9F"/>
    <w:rsid w:val="00696CFE"/>
    <w:rsid w:val="00697030"/>
    <w:rsid w:val="00697052"/>
    <w:rsid w:val="00697605"/>
    <w:rsid w:val="006A040E"/>
    <w:rsid w:val="006A0CDE"/>
    <w:rsid w:val="006A0F23"/>
    <w:rsid w:val="006A1263"/>
    <w:rsid w:val="006A2674"/>
    <w:rsid w:val="006A299F"/>
    <w:rsid w:val="006A29E4"/>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4DF7"/>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0C65"/>
    <w:rsid w:val="006D2461"/>
    <w:rsid w:val="006D254C"/>
    <w:rsid w:val="006D29F5"/>
    <w:rsid w:val="006D2ABC"/>
    <w:rsid w:val="006D2B4E"/>
    <w:rsid w:val="006D3475"/>
    <w:rsid w:val="006D36D5"/>
    <w:rsid w:val="006D3DF9"/>
    <w:rsid w:val="006D53DA"/>
    <w:rsid w:val="006D5635"/>
    <w:rsid w:val="006D5793"/>
    <w:rsid w:val="006D5849"/>
    <w:rsid w:val="006D58A1"/>
    <w:rsid w:val="006D5902"/>
    <w:rsid w:val="006D597F"/>
    <w:rsid w:val="006D5BB4"/>
    <w:rsid w:val="006D5E5A"/>
    <w:rsid w:val="006D63D1"/>
    <w:rsid w:val="006D66A3"/>
    <w:rsid w:val="006D6F08"/>
    <w:rsid w:val="006D7166"/>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1A4"/>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0AB"/>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622"/>
    <w:rsid w:val="007249FF"/>
    <w:rsid w:val="00724EED"/>
    <w:rsid w:val="00726122"/>
    <w:rsid w:val="007262EA"/>
    <w:rsid w:val="00726388"/>
    <w:rsid w:val="007269B8"/>
    <w:rsid w:val="00726EA6"/>
    <w:rsid w:val="0072708F"/>
    <w:rsid w:val="00727208"/>
    <w:rsid w:val="00727221"/>
    <w:rsid w:val="007273C8"/>
    <w:rsid w:val="00727680"/>
    <w:rsid w:val="00727CD8"/>
    <w:rsid w:val="00727D30"/>
    <w:rsid w:val="00727E0C"/>
    <w:rsid w:val="00727EAE"/>
    <w:rsid w:val="00730F5E"/>
    <w:rsid w:val="00730FC4"/>
    <w:rsid w:val="007321B3"/>
    <w:rsid w:val="007327BF"/>
    <w:rsid w:val="00732848"/>
    <w:rsid w:val="00732BFA"/>
    <w:rsid w:val="00732FB5"/>
    <w:rsid w:val="007334D1"/>
    <w:rsid w:val="007342F4"/>
    <w:rsid w:val="007348B1"/>
    <w:rsid w:val="00734FDA"/>
    <w:rsid w:val="00734FE5"/>
    <w:rsid w:val="00735234"/>
    <w:rsid w:val="00735819"/>
    <w:rsid w:val="007362A6"/>
    <w:rsid w:val="007366B6"/>
    <w:rsid w:val="00736D7D"/>
    <w:rsid w:val="0073752C"/>
    <w:rsid w:val="007405FB"/>
    <w:rsid w:val="00740A70"/>
    <w:rsid w:val="00740C8A"/>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5CE3"/>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564"/>
    <w:rsid w:val="00755AA7"/>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D2D"/>
    <w:rsid w:val="00793A6D"/>
    <w:rsid w:val="00793CD8"/>
    <w:rsid w:val="00793F09"/>
    <w:rsid w:val="00794365"/>
    <w:rsid w:val="00794EE8"/>
    <w:rsid w:val="007951E6"/>
    <w:rsid w:val="00795454"/>
    <w:rsid w:val="0079579C"/>
    <w:rsid w:val="00795C57"/>
    <w:rsid w:val="00795C92"/>
    <w:rsid w:val="00796B04"/>
    <w:rsid w:val="007A05C0"/>
    <w:rsid w:val="007A0EC9"/>
    <w:rsid w:val="007A1038"/>
    <w:rsid w:val="007A1943"/>
    <w:rsid w:val="007A1CB3"/>
    <w:rsid w:val="007A1D78"/>
    <w:rsid w:val="007A1D79"/>
    <w:rsid w:val="007A28C0"/>
    <w:rsid w:val="007A28CB"/>
    <w:rsid w:val="007A2920"/>
    <w:rsid w:val="007A306F"/>
    <w:rsid w:val="007A34A7"/>
    <w:rsid w:val="007A36AC"/>
    <w:rsid w:val="007A3706"/>
    <w:rsid w:val="007A3F40"/>
    <w:rsid w:val="007A43A6"/>
    <w:rsid w:val="007A481E"/>
    <w:rsid w:val="007A58A6"/>
    <w:rsid w:val="007A58D1"/>
    <w:rsid w:val="007A5F2E"/>
    <w:rsid w:val="007A5FC3"/>
    <w:rsid w:val="007A64FE"/>
    <w:rsid w:val="007A69C2"/>
    <w:rsid w:val="007B0436"/>
    <w:rsid w:val="007B064C"/>
    <w:rsid w:val="007B067E"/>
    <w:rsid w:val="007B0BF9"/>
    <w:rsid w:val="007B11B6"/>
    <w:rsid w:val="007B293E"/>
    <w:rsid w:val="007B2BC8"/>
    <w:rsid w:val="007B3549"/>
    <w:rsid w:val="007B38C5"/>
    <w:rsid w:val="007B3B40"/>
    <w:rsid w:val="007B3D2D"/>
    <w:rsid w:val="007B40DF"/>
    <w:rsid w:val="007B425A"/>
    <w:rsid w:val="007B4657"/>
    <w:rsid w:val="007B485F"/>
    <w:rsid w:val="007B50AE"/>
    <w:rsid w:val="007B51DF"/>
    <w:rsid w:val="007B53E0"/>
    <w:rsid w:val="007B5551"/>
    <w:rsid w:val="007B5898"/>
    <w:rsid w:val="007B654F"/>
    <w:rsid w:val="007B6CC3"/>
    <w:rsid w:val="007B6CCE"/>
    <w:rsid w:val="007B6F46"/>
    <w:rsid w:val="007B6F9F"/>
    <w:rsid w:val="007B71A1"/>
    <w:rsid w:val="007C00E8"/>
    <w:rsid w:val="007C02A1"/>
    <w:rsid w:val="007C05DD"/>
    <w:rsid w:val="007C0BF2"/>
    <w:rsid w:val="007C0F3E"/>
    <w:rsid w:val="007C125B"/>
    <w:rsid w:val="007C17BD"/>
    <w:rsid w:val="007C1E85"/>
    <w:rsid w:val="007C2A6C"/>
    <w:rsid w:val="007C32F9"/>
    <w:rsid w:val="007C3AE0"/>
    <w:rsid w:val="007C3C4A"/>
    <w:rsid w:val="007C3C80"/>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5E1"/>
    <w:rsid w:val="007D5901"/>
    <w:rsid w:val="007D5A5A"/>
    <w:rsid w:val="007D5FAD"/>
    <w:rsid w:val="007D6539"/>
    <w:rsid w:val="007D6C70"/>
    <w:rsid w:val="007D7249"/>
    <w:rsid w:val="007D7526"/>
    <w:rsid w:val="007D7808"/>
    <w:rsid w:val="007E067B"/>
    <w:rsid w:val="007E0B5F"/>
    <w:rsid w:val="007E0CA9"/>
    <w:rsid w:val="007E0D4B"/>
    <w:rsid w:val="007E0F26"/>
    <w:rsid w:val="007E0F2E"/>
    <w:rsid w:val="007E12D8"/>
    <w:rsid w:val="007E18D2"/>
    <w:rsid w:val="007E1B90"/>
    <w:rsid w:val="007E1C34"/>
    <w:rsid w:val="007E1DD8"/>
    <w:rsid w:val="007E1F51"/>
    <w:rsid w:val="007E215D"/>
    <w:rsid w:val="007E2E67"/>
    <w:rsid w:val="007E2FD9"/>
    <w:rsid w:val="007E34A8"/>
    <w:rsid w:val="007E372D"/>
    <w:rsid w:val="007E4610"/>
    <w:rsid w:val="007E4715"/>
    <w:rsid w:val="007E505B"/>
    <w:rsid w:val="007E5F22"/>
    <w:rsid w:val="007E664E"/>
    <w:rsid w:val="007E6E86"/>
    <w:rsid w:val="007E7091"/>
    <w:rsid w:val="007E7DA8"/>
    <w:rsid w:val="007F057F"/>
    <w:rsid w:val="007F08B5"/>
    <w:rsid w:val="007F095D"/>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0C4"/>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173F0"/>
    <w:rsid w:val="008204E9"/>
    <w:rsid w:val="0082061E"/>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1FFA"/>
    <w:rsid w:val="0083300F"/>
    <w:rsid w:val="008345FB"/>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546"/>
    <w:rsid w:val="008646A4"/>
    <w:rsid w:val="00864941"/>
    <w:rsid w:val="00864F83"/>
    <w:rsid w:val="008660CD"/>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029"/>
    <w:rsid w:val="0088164A"/>
    <w:rsid w:val="008818BE"/>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37FA"/>
    <w:rsid w:val="00894A88"/>
    <w:rsid w:val="00894BDF"/>
    <w:rsid w:val="00894D1F"/>
    <w:rsid w:val="00895386"/>
    <w:rsid w:val="00895B98"/>
    <w:rsid w:val="00896992"/>
    <w:rsid w:val="00896FEE"/>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181"/>
    <w:rsid w:val="008B02F2"/>
    <w:rsid w:val="008B0483"/>
    <w:rsid w:val="008B0D0F"/>
    <w:rsid w:val="008B0F83"/>
    <w:rsid w:val="008B120C"/>
    <w:rsid w:val="008B2761"/>
    <w:rsid w:val="008B289F"/>
    <w:rsid w:val="008B2B69"/>
    <w:rsid w:val="008B3EE0"/>
    <w:rsid w:val="008B42C5"/>
    <w:rsid w:val="008B4AD3"/>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C85"/>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6F8"/>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4CE3"/>
    <w:rsid w:val="009053AA"/>
    <w:rsid w:val="009059A7"/>
    <w:rsid w:val="00905DC5"/>
    <w:rsid w:val="00906284"/>
    <w:rsid w:val="00906405"/>
    <w:rsid w:val="00906544"/>
    <w:rsid w:val="00906939"/>
    <w:rsid w:val="009073D2"/>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A4A"/>
    <w:rsid w:val="00920BF2"/>
    <w:rsid w:val="00920CA9"/>
    <w:rsid w:val="00920DBE"/>
    <w:rsid w:val="00920E67"/>
    <w:rsid w:val="00920E9A"/>
    <w:rsid w:val="00921276"/>
    <w:rsid w:val="0092144A"/>
    <w:rsid w:val="00922010"/>
    <w:rsid w:val="00922175"/>
    <w:rsid w:val="009223DD"/>
    <w:rsid w:val="009226F0"/>
    <w:rsid w:val="009228FA"/>
    <w:rsid w:val="00922B07"/>
    <w:rsid w:val="00922E0F"/>
    <w:rsid w:val="00923230"/>
    <w:rsid w:val="009239B9"/>
    <w:rsid w:val="00923E47"/>
    <w:rsid w:val="00924130"/>
    <w:rsid w:val="009254AA"/>
    <w:rsid w:val="00925665"/>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3B2"/>
    <w:rsid w:val="00936C10"/>
    <w:rsid w:val="009377F6"/>
    <w:rsid w:val="009378EC"/>
    <w:rsid w:val="00937A28"/>
    <w:rsid w:val="009400C9"/>
    <w:rsid w:val="009409CC"/>
    <w:rsid w:val="00940F23"/>
    <w:rsid w:val="00941636"/>
    <w:rsid w:val="0094193C"/>
    <w:rsid w:val="00942899"/>
    <w:rsid w:val="00942915"/>
    <w:rsid w:val="00942C13"/>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1EFA"/>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3D4C"/>
    <w:rsid w:val="00974921"/>
    <w:rsid w:val="009749D3"/>
    <w:rsid w:val="009754EB"/>
    <w:rsid w:val="00976413"/>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45C"/>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97749"/>
    <w:rsid w:val="0099783E"/>
    <w:rsid w:val="009A00E8"/>
    <w:rsid w:val="009A0E7C"/>
    <w:rsid w:val="009A0FBA"/>
    <w:rsid w:val="009A110B"/>
    <w:rsid w:val="009A1601"/>
    <w:rsid w:val="009A1A3B"/>
    <w:rsid w:val="009A212F"/>
    <w:rsid w:val="009A2D1B"/>
    <w:rsid w:val="009A3203"/>
    <w:rsid w:val="009A3E32"/>
    <w:rsid w:val="009A42CE"/>
    <w:rsid w:val="009A4357"/>
    <w:rsid w:val="009A462D"/>
    <w:rsid w:val="009A525D"/>
    <w:rsid w:val="009A5CBA"/>
    <w:rsid w:val="009A5D53"/>
    <w:rsid w:val="009A6059"/>
    <w:rsid w:val="009A6A7F"/>
    <w:rsid w:val="009A6C50"/>
    <w:rsid w:val="009A744F"/>
    <w:rsid w:val="009A7605"/>
    <w:rsid w:val="009A785A"/>
    <w:rsid w:val="009A7C27"/>
    <w:rsid w:val="009A7D79"/>
    <w:rsid w:val="009B0294"/>
    <w:rsid w:val="009B0826"/>
    <w:rsid w:val="009B09D2"/>
    <w:rsid w:val="009B0BB8"/>
    <w:rsid w:val="009B0C08"/>
    <w:rsid w:val="009B1889"/>
    <w:rsid w:val="009B1D54"/>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5F9"/>
    <w:rsid w:val="009C3DC6"/>
    <w:rsid w:val="009C403E"/>
    <w:rsid w:val="009C486E"/>
    <w:rsid w:val="009C4F3C"/>
    <w:rsid w:val="009C60B6"/>
    <w:rsid w:val="009C6EA8"/>
    <w:rsid w:val="009C720C"/>
    <w:rsid w:val="009D01E9"/>
    <w:rsid w:val="009D0309"/>
    <w:rsid w:val="009D0A41"/>
    <w:rsid w:val="009D154F"/>
    <w:rsid w:val="009D1BC7"/>
    <w:rsid w:val="009D1BCE"/>
    <w:rsid w:val="009D1E51"/>
    <w:rsid w:val="009D224B"/>
    <w:rsid w:val="009D244F"/>
    <w:rsid w:val="009D2DD5"/>
    <w:rsid w:val="009D39AB"/>
    <w:rsid w:val="009D3C2D"/>
    <w:rsid w:val="009D3CBA"/>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D7B61"/>
    <w:rsid w:val="009E0255"/>
    <w:rsid w:val="009E068F"/>
    <w:rsid w:val="009E07DE"/>
    <w:rsid w:val="009E10DE"/>
    <w:rsid w:val="009E141B"/>
    <w:rsid w:val="009E161E"/>
    <w:rsid w:val="009E2070"/>
    <w:rsid w:val="009E229A"/>
    <w:rsid w:val="009E2326"/>
    <w:rsid w:val="009E24E1"/>
    <w:rsid w:val="009E35DB"/>
    <w:rsid w:val="009E40EE"/>
    <w:rsid w:val="009E47A3"/>
    <w:rsid w:val="009E4DEF"/>
    <w:rsid w:val="009E5557"/>
    <w:rsid w:val="009E5ABE"/>
    <w:rsid w:val="009E5E27"/>
    <w:rsid w:val="009E627B"/>
    <w:rsid w:val="009E6471"/>
    <w:rsid w:val="009E6C34"/>
    <w:rsid w:val="009F02C8"/>
    <w:rsid w:val="009F0766"/>
    <w:rsid w:val="009F07E4"/>
    <w:rsid w:val="009F08F3"/>
    <w:rsid w:val="009F2B14"/>
    <w:rsid w:val="009F340D"/>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A7A"/>
    <w:rsid w:val="00A07ABC"/>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1D6E"/>
    <w:rsid w:val="00A220CC"/>
    <w:rsid w:val="00A2254A"/>
    <w:rsid w:val="00A22721"/>
    <w:rsid w:val="00A22C93"/>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123"/>
    <w:rsid w:val="00A42414"/>
    <w:rsid w:val="00A424DA"/>
    <w:rsid w:val="00A434A5"/>
    <w:rsid w:val="00A435FA"/>
    <w:rsid w:val="00A43A55"/>
    <w:rsid w:val="00A43C41"/>
    <w:rsid w:val="00A4485F"/>
    <w:rsid w:val="00A448ED"/>
    <w:rsid w:val="00A45216"/>
    <w:rsid w:val="00A4592C"/>
    <w:rsid w:val="00A45B02"/>
    <w:rsid w:val="00A45B74"/>
    <w:rsid w:val="00A45B90"/>
    <w:rsid w:val="00A45C83"/>
    <w:rsid w:val="00A46799"/>
    <w:rsid w:val="00A47ADE"/>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6723"/>
    <w:rsid w:val="00A579E0"/>
    <w:rsid w:val="00A60237"/>
    <w:rsid w:val="00A60F64"/>
    <w:rsid w:val="00A6132C"/>
    <w:rsid w:val="00A61499"/>
    <w:rsid w:val="00A61578"/>
    <w:rsid w:val="00A61976"/>
    <w:rsid w:val="00A61A15"/>
    <w:rsid w:val="00A63250"/>
    <w:rsid w:val="00A63483"/>
    <w:rsid w:val="00A63536"/>
    <w:rsid w:val="00A63A4A"/>
    <w:rsid w:val="00A63E0F"/>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5D6A"/>
    <w:rsid w:val="00A87D82"/>
    <w:rsid w:val="00A924F8"/>
    <w:rsid w:val="00A92879"/>
    <w:rsid w:val="00A928C4"/>
    <w:rsid w:val="00A93924"/>
    <w:rsid w:val="00A93A10"/>
    <w:rsid w:val="00A944DB"/>
    <w:rsid w:val="00A94CAE"/>
    <w:rsid w:val="00A953FB"/>
    <w:rsid w:val="00A956A5"/>
    <w:rsid w:val="00A966EC"/>
    <w:rsid w:val="00A96F62"/>
    <w:rsid w:val="00A9735E"/>
    <w:rsid w:val="00A973F1"/>
    <w:rsid w:val="00A97ABF"/>
    <w:rsid w:val="00A97B2A"/>
    <w:rsid w:val="00AA016F"/>
    <w:rsid w:val="00AA0537"/>
    <w:rsid w:val="00AA0726"/>
    <w:rsid w:val="00AA0B02"/>
    <w:rsid w:val="00AA0DD3"/>
    <w:rsid w:val="00AA10FB"/>
    <w:rsid w:val="00AA125A"/>
    <w:rsid w:val="00AA1DDB"/>
    <w:rsid w:val="00AA1ED6"/>
    <w:rsid w:val="00AA2FD5"/>
    <w:rsid w:val="00AA39B1"/>
    <w:rsid w:val="00AA3BCE"/>
    <w:rsid w:val="00AA4056"/>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B7D17"/>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7DC"/>
    <w:rsid w:val="00AD187B"/>
    <w:rsid w:val="00AD1BCB"/>
    <w:rsid w:val="00AD220D"/>
    <w:rsid w:val="00AD2734"/>
    <w:rsid w:val="00AD2786"/>
    <w:rsid w:val="00AD27F7"/>
    <w:rsid w:val="00AD2DD2"/>
    <w:rsid w:val="00AD353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A08"/>
    <w:rsid w:val="00AE3B32"/>
    <w:rsid w:val="00AE3C49"/>
    <w:rsid w:val="00AE40E0"/>
    <w:rsid w:val="00AE49DB"/>
    <w:rsid w:val="00AE4C64"/>
    <w:rsid w:val="00AE4DBA"/>
    <w:rsid w:val="00AE4F07"/>
    <w:rsid w:val="00AE5131"/>
    <w:rsid w:val="00AE5153"/>
    <w:rsid w:val="00AE5348"/>
    <w:rsid w:val="00AE537E"/>
    <w:rsid w:val="00AE6CA2"/>
    <w:rsid w:val="00AE73CB"/>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5B1"/>
    <w:rsid w:val="00B10EEF"/>
    <w:rsid w:val="00B1139A"/>
    <w:rsid w:val="00B11614"/>
    <w:rsid w:val="00B12E33"/>
    <w:rsid w:val="00B12FFD"/>
    <w:rsid w:val="00B13CE9"/>
    <w:rsid w:val="00B1405E"/>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29B3"/>
    <w:rsid w:val="00B3326E"/>
    <w:rsid w:val="00B337BC"/>
    <w:rsid w:val="00B33FC2"/>
    <w:rsid w:val="00B34416"/>
    <w:rsid w:val="00B34958"/>
    <w:rsid w:val="00B35857"/>
    <w:rsid w:val="00B3589A"/>
    <w:rsid w:val="00B36532"/>
    <w:rsid w:val="00B36757"/>
    <w:rsid w:val="00B36F25"/>
    <w:rsid w:val="00B372AA"/>
    <w:rsid w:val="00B372C6"/>
    <w:rsid w:val="00B37573"/>
    <w:rsid w:val="00B377AF"/>
    <w:rsid w:val="00B379C1"/>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1AD3"/>
    <w:rsid w:val="00B62B9B"/>
    <w:rsid w:val="00B62F7F"/>
    <w:rsid w:val="00B62FEA"/>
    <w:rsid w:val="00B63785"/>
    <w:rsid w:val="00B63D05"/>
    <w:rsid w:val="00B64034"/>
    <w:rsid w:val="00B6441F"/>
    <w:rsid w:val="00B65180"/>
    <w:rsid w:val="00B65BE8"/>
    <w:rsid w:val="00B65F1E"/>
    <w:rsid w:val="00B664C7"/>
    <w:rsid w:val="00B66E18"/>
    <w:rsid w:val="00B67035"/>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9EF"/>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848"/>
    <w:rsid w:val="00B90F73"/>
    <w:rsid w:val="00B914F9"/>
    <w:rsid w:val="00B92C52"/>
    <w:rsid w:val="00B931D0"/>
    <w:rsid w:val="00B935B2"/>
    <w:rsid w:val="00B939C1"/>
    <w:rsid w:val="00B93B59"/>
    <w:rsid w:val="00B9406A"/>
    <w:rsid w:val="00B945C3"/>
    <w:rsid w:val="00B94E80"/>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124"/>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2C96"/>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0BA"/>
    <w:rsid w:val="00BE518B"/>
    <w:rsid w:val="00BE56F2"/>
    <w:rsid w:val="00BE6762"/>
    <w:rsid w:val="00BE6A37"/>
    <w:rsid w:val="00BE6A88"/>
    <w:rsid w:val="00BE735E"/>
    <w:rsid w:val="00BE7406"/>
    <w:rsid w:val="00BE7603"/>
    <w:rsid w:val="00BE78C5"/>
    <w:rsid w:val="00BF0933"/>
    <w:rsid w:val="00BF0C0E"/>
    <w:rsid w:val="00BF0F49"/>
    <w:rsid w:val="00BF131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09D3"/>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2107"/>
    <w:rsid w:val="00C121A0"/>
    <w:rsid w:val="00C1295A"/>
    <w:rsid w:val="00C130AB"/>
    <w:rsid w:val="00C1326C"/>
    <w:rsid w:val="00C145E3"/>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3A7"/>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304"/>
    <w:rsid w:val="00C35A3D"/>
    <w:rsid w:val="00C36147"/>
    <w:rsid w:val="00C36489"/>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582"/>
    <w:rsid w:val="00C439E9"/>
    <w:rsid w:val="00C44384"/>
    <w:rsid w:val="00C44781"/>
    <w:rsid w:val="00C449B4"/>
    <w:rsid w:val="00C44F7F"/>
    <w:rsid w:val="00C45724"/>
    <w:rsid w:val="00C4591E"/>
    <w:rsid w:val="00C45A3E"/>
    <w:rsid w:val="00C45FB0"/>
    <w:rsid w:val="00C4670A"/>
    <w:rsid w:val="00C46D53"/>
    <w:rsid w:val="00C50488"/>
    <w:rsid w:val="00C5095A"/>
    <w:rsid w:val="00C50D04"/>
    <w:rsid w:val="00C50ED1"/>
    <w:rsid w:val="00C5155D"/>
    <w:rsid w:val="00C5186E"/>
    <w:rsid w:val="00C52043"/>
    <w:rsid w:val="00C520C2"/>
    <w:rsid w:val="00C5234F"/>
    <w:rsid w:val="00C52F18"/>
    <w:rsid w:val="00C53706"/>
    <w:rsid w:val="00C54995"/>
    <w:rsid w:val="00C54D41"/>
    <w:rsid w:val="00C54E50"/>
    <w:rsid w:val="00C54E7D"/>
    <w:rsid w:val="00C54FDE"/>
    <w:rsid w:val="00C554F6"/>
    <w:rsid w:val="00C55807"/>
    <w:rsid w:val="00C55D8F"/>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6C9D"/>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68E"/>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BA7"/>
    <w:rsid w:val="00CA1ED8"/>
    <w:rsid w:val="00CA3291"/>
    <w:rsid w:val="00CA33D7"/>
    <w:rsid w:val="00CA39A2"/>
    <w:rsid w:val="00CA3AAA"/>
    <w:rsid w:val="00CA3D92"/>
    <w:rsid w:val="00CA3DFD"/>
    <w:rsid w:val="00CA4F8F"/>
    <w:rsid w:val="00CA4FBF"/>
    <w:rsid w:val="00CA5069"/>
    <w:rsid w:val="00CA52C0"/>
    <w:rsid w:val="00CA5459"/>
    <w:rsid w:val="00CA5962"/>
    <w:rsid w:val="00CA5E4A"/>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682D"/>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3E2"/>
    <w:rsid w:val="00CD36B2"/>
    <w:rsid w:val="00CD37AC"/>
    <w:rsid w:val="00CD4417"/>
    <w:rsid w:val="00CD471D"/>
    <w:rsid w:val="00CD4DC1"/>
    <w:rsid w:val="00CD4EAE"/>
    <w:rsid w:val="00CD4EB4"/>
    <w:rsid w:val="00CD5053"/>
    <w:rsid w:val="00CD5D0D"/>
    <w:rsid w:val="00CD5D26"/>
    <w:rsid w:val="00CD5E07"/>
    <w:rsid w:val="00CD68DA"/>
    <w:rsid w:val="00CD72A6"/>
    <w:rsid w:val="00CD752A"/>
    <w:rsid w:val="00CD7959"/>
    <w:rsid w:val="00CD7A82"/>
    <w:rsid w:val="00CE01E6"/>
    <w:rsid w:val="00CE0580"/>
    <w:rsid w:val="00CE065E"/>
    <w:rsid w:val="00CE2232"/>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2F42"/>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57"/>
    <w:rsid w:val="00D22BB4"/>
    <w:rsid w:val="00D231A2"/>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112"/>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604"/>
    <w:rsid w:val="00D5690A"/>
    <w:rsid w:val="00D56A87"/>
    <w:rsid w:val="00D576CA"/>
    <w:rsid w:val="00D604A7"/>
    <w:rsid w:val="00D60543"/>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6795A"/>
    <w:rsid w:val="00D70338"/>
    <w:rsid w:val="00D708B0"/>
    <w:rsid w:val="00D71E83"/>
    <w:rsid w:val="00D71EE8"/>
    <w:rsid w:val="00D72120"/>
    <w:rsid w:val="00D7351C"/>
    <w:rsid w:val="00D7352C"/>
    <w:rsid w:val="00D73810"/>
    <w:rsid w:val="00D73A02"/>
    <w:rsid w:val="00D74AE6"/>
    <w:rsid w:val="00D751BD"/>
    <w:rsid w:val="00D7540C"/>
    <w:rsid w:val="00D76BF2"/>
    <w:rsid w:val="00D775E2"/>
    <w:rsid w:val="00D7771D"/>
    <w:rsid w:val="00D77B1D"/>
    <w:rsid w:val="00D800BB"/>
    <w:rsid w:val="00D8021F"/>
    <w:rsid w:val="00D80383"/>
    <w:rsid w:val="00D808FE"/>
    <w:rsid w:val="00D80F59"/>
    <w:rsid w:val="00D823C6"/>
    <w:rsid w:val="00D84E45"/>
    <w:rsid w:val="00D86462"/>
    <w:rsid w:val="00D8665E"/>
    <w:rsid w:val="00D86960"/>
    <w:rsid w:val="00D86B30"/>
    <w:rsid w:val="00D871CE"/>
    <w:rsid w:val="00D871D4"/>
    <w:rsid w:val="00D873CB"/>
    <w:rsid w:val="00D879D7"/>
    <w:rsid w:val="00D90556"/>
    <w:rsid w:val="00D9116D"/>
    <w:rsid w:val="00D912F8"/>
    <w:rsid w:val="00D912FE"/>
    <w:rsid w:val="00D9196D"/>
    <w:rsid w:val="00D92982"/>
    <w:rsid w:val="00D93B5D"/>
    <w:rsid w:val="00D93C64"/>
    <w:rsid w:val="00D954D5"/>
    <w:rsid w:val="00D96339"/>
    <w:rsid w:val="00D966E7"/>
    <w:rsid w:val="00D96C2C"/>
    <w:rsid w:val="00D976C4"/>
    <w:rsid w:val="00D97FCE"/>
    <w:rsid w:val="00DA0677"/>
    <w:rsid w:val="00DA0770"/>
    <w:rsid w:val="00DA0C1F"/>
    <w:rsid w:val="00DA0EA8"/>
    <w:rsid w:val="00DA0FB8"/>
    <w:rsid w:val="00DA17B8"/>
    <w:rsid w:val="00DA1D78"/>
    <w:rsid w:val="00DA1FCE"/>
    <w:rsid w:val="00DA2639"/>
    <w:rsid w:val="00DA2680"/>
    <w:rsid w:val="00DA305E"/>
    <w:rsid w:val="00DA3734"/>
    <w:rsid w:val="00DA4E27"/>
    <w:rsid w:val="00DA5417"/>
    <w:rsid w:val="00DA56E8"/>
    <w:rsid w:val="00DA5C4A"/>
    <w:rsid w:val="00DA6421"/>
    <w:rsid w:val="00DA6490"/>
    <w:rsid w:val="00DA68A5"/>
    <w:rsid w:val="00DA7594"/>
    <w:rsid w:val="00DA7F12"/>
    <w:rsid w:val="00DA7F87"/>
    <w:rsid w:val="00DB03CC"/>
    <w:rsid w:val="00DB05DA"/>
    <w:rsid w:val="00DB074E"/>
    <w:rsid w:val="00DB0D38"/>
    <w:rsid w:val="00DB139D"/>
    <w:rsid w:val="00DB13B6"/>
    <w:rsid w:val="00DB1679"/>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48F1"/>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5E"/>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07ABD"/>
    <w:rsid w:val="00E10665"/>
    <w:rsid w:val="00E1073D"/>
    <w:rsid w:val="00E108FE"/>
    <w:rsid w:val="00E10CC9"/>
    <w:rsid w:val="00E110E7"/>
    <w:rsid w:val="00E11B20"/>
    <w:rsid w:val="00E11BEA"/>
    <w:rsid w:val="00E128BD"/>
    <w:rsid w:val="00E12AF9"/>
    <w:rsid w:val="00E13A14"/>
    <w:rsid w:val="00E13BC4"/>
    <w:rsid w:val="00E13CE8"/>
    <w:rsid w:val="00E15770"/>
    <w:rsid w:val="00E159BF"/>
    <w:rsid w:val="00E17222"/>
    <w:rsid w:val="00E1798B"/>
    <w:rsid w:val="00E17FA2"/>
    <w:rsid w:val="00E20401"/>
    <w:rsid w:val="00E205F2"/>
    <w:rsid w:val="00E2083E"/>
    <w:rsid w:val="00E221AD"/>
    <w:rsid w:val="00E22796"/>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7AF"/>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526"/>
    <w:rsid w:val="00E446C6"/>
    <w:rsid w:val="00E446F1"/>
    <w:rsid w:val="00E44A97"/>
    <w:rsid w:val="00E44E39"/>
    <w:rsid w:val="00E44F89"/>
    <w:rsid w:val="00E45095"/>
    <w:rsid w:val="00E451C0"/>
    <w:rsid w:val="00E4577F"/>
    <w:rsid w:val="00E45885"/>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571"/>
    <w:rsid w:val="00E64596"/>
    <w:rsid w:val="00E64F12"/>
    <w:rsid w:val="00E64FCA"/>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3E0"/>
    <w:rsid w:val="00E8759B"/>
    <w:rsid w:val="00E87822"/>
    <w:rsid w:val="00E90186"/>
    <w:rsid w:val="00E90395"/>
    <w:rsid w:val="00E90A0B"/>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2B4C"/>
    <w:rsid w:val="00EA305E"/>
    <w:rsid w:val="00EA3813"/>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3761"/>
    <w:rsid w:val="00EC4018"/>
    <w:rsid w:val="00EC4207"/>
    <w:rsid w:val="00EC4665"/>
    <w:rsid w:val="00EC47C8"/>
    <w:rsid w:val="00EC4903"/>
    <w:rsid w:val="00EC4B32"/>
    <w:rsid w:val="00EC5653"/>
    <w:rsid w:val="00EC5D7D"/>
    <w:rsid w:val="00EC6395"/>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2A00"/>
    <w:rsid w:val="00EE31F7"/>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0F"/>
    <w:rsid w:val="00EF6394"/>
    <w:rsid w:val="00EF695E"/>
    <w:rsid w:val="00EF6BC4"/>
    <w:rsid w:val="00EF6E58"/>
    <w:rsid w:val="00EF705F"/>
    <w:rsid w:val="00F003E5"/>
    <w:rsid w:val="00F00B06"/>
    <w:rsid w:val="00F02B52"/>
    <w:rsid w:val="00F02E51"/>
    <w:rsid w:val="00F031A1"/>
    <w:rsid w:val="00F03610"/>
    <w:rsid w:val="00F03A50"/>
    <w:rsid w:val="00F04452"/>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587"/>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75C"/>
    <w:rsid w:val="00F24DDE"/>
    <w:rsid w:val="00F254E1"/>
    <w:rsid w:val="00F25687"/>
    <w:rsid w:val="00F25853"/>
    <w:rsid w:val="00F26151"/>
    <w:rsid w:val="00F26E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4E1"/>
    <w:rsid w:val="00F3553D"/>
    <w:rsid w:val="00F35998"/>
    <w:rsid w:val="00F35D41"/>
    <w:rsid w:val="00F36F95"/>
    <w:rsid w:val="00F374FD"/>
    <w:rsid w:val="00F375D4"/>
    <w:rsid w:val="00F379F2"/>
    <w:rsid w:val="00F37DE1"/>
    <w:rsid w:val="00F37F54"/>
    <w:rsid w:val="00F37FFC"/>
    <w:rsid w:val="00F40015"/>
    <w:rsid w:val="00F40230"/>
    <w:rsid w:val="00F40EA5"/>
    <w:rsid w:val="00F412B1"/>
    <w:rsid w:val="00F418B3"/>
    <w:rsid w:val="00F42FCF"/>
    <w:rsid w:val="00F43786"/>
    <w:rsid w:val="00F4383D"/>
    <w:rsid w:val="00F43A8C"/>
    <w:rsid w:val="00F4449E"/>
    <w:rsid w:val="00F4486E"/>
    <w:rsid w:val="00F46D50"/>
    <w:rsid w:val="00F4766C"/>
    <w:rsid w:val="00F47911"/>
    <w:rsid w:val="00F507D1"/>
    <w:rsid w:val="00F5168F"/>
    <w:rsid w:val="00F518F2"/>
    <w:rsid w:val="00F519CE"/>
    <w:rsid w:val="00F51ADA"/>
    <w:rsid w:val="00F51BDC"/>
    <w:rsid w:val="00F527D0"/>
    <w:rsid w:val="00F53CA6"/>
    <w:rsid w:val="00F546E6"/>
    <w:rsid w:val="00F54E99"/>
    <w:rsid w:val="00F54FE4"/>
    <w:rsid w:val="00F5552F"/>
    <w:rsid w:val="00F558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15"/>
    <w:rsid w:val="00F63582"/>
    <w:rsid w:val="00F63B9F"/>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335"/>
    <w:rsid w:val="00F72A97"/>
    <w:rsid w:val="00F72B72"/>
    <w:rsid w:val="00F72D36"/>
    <w:rsid w:val="00F734E4"/>
    <w:rsid w:val="00F7406B"/>
    <w:rsid w:val="00F74BB0"/>
    <w:rsid w:val="00F74BB9"/>
    <w:rsid w:val="00F75582"/>
    <w:rsid w:val="00F75A0E"/>
    <w:rsid w:val="00F76D68"/>
    <w:rsid w:val="00F76EFA"/>
    <w:rsid w:val="00F80089"/>
    <w:rsid w:val="00F80237"/>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4FE"/>
    <w:rsid w:val="00F868F5"/>
    <w:rsid w:val="00F86909"/>
    <w:rsid w:val="00F87609"/>
    <w:rsid w:val="00F87781"/>
    <w:rsid w:val="00F87B09"/>
    <w:rsid w:val="00F9009E"/>
    <w:rsid w:val="00F9056A"/>
    <w:rsid w:val="00F90F8D"/>
    <w:rsid w:val="00F91520"/>
    <w:rsid w:val="00F9161B"/>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96B"/>
    <w:rsid w:val="00FA1A20"/>
    <w:rsid w:val="00FA1BAE"/>
    <w:rsid w:val="00FA1DDD"/>
    <w:rsid w:val="00FA2BB3"/>
    <w:rsid w:val="00FA366A"/>
    <w:rsid w:val="00FA37AC"/>
    <w:rsid w:val="00FA3F3E"/>
    <w:rsid w:val="00FA4733"/>
    <w:rsid w:val="00FA474A"/>
    <w:rsid w:val="00FA484D"/>
    <w:rsid w:val="00FA4850"/>
    <w:rsid w:val="00FA4C99"/>
    <w:rsid w:val="00FA4F0C"/>
    <w:rsid w:val="00FA50A5"/>
    <w:rsid w:val="00FA55BB"/>
    <w:rsid w:val="00FA64CE"/>
    <w:rsid w:val="00FA676F"/>
    <w:rsid w:val="00FA7084"/>
    <w:rsid w:val="00FA72BF"/>
    <w:rsid w:val="00FA7C2E"/>
    <w:rsid w:val="00FB030B"/>
    <w:rsid w:val="00FB07DC"/>
    <w:rsid w:val="00FB1F39"/>
    <w:rsid w:val="00FB25A3"/>
    <w:rsid w:val="00FB2A2E"/>
    <w:rsid w:val="00FB2A79"/>
    <w:rsid w:val="00FB2BBA"/>
    <w:rsid w:val="00FB2CA7"/>
    <w:rsid w:val="00FB31F9"/>
    <w:rsid w:val="00FB3400"/>
    <w:rsid w:val="00FB4C80"/>
    <w:rsid w:val="00FB5039"/>
    <w:rsid w:val="00FB5ED2"/>
    <w:rsid w:val="00FB6163"/>
    <w:rsid w:val="00FB6C72"/>
    <w:rsid w:val="00FB72F7"/>
    <w:rsid w:val="00FB73FF"/>
    <w:rsid w:val="00FB7613"/>
    <w:rsid w:val="00FB7B11"/>
    <w:rsid w:val="00FC01C4"/>
    <w:rsid w:val="00FC02C0"/>
    <w:rsid w:val="00FC038E"/>
    <w:rsid w:val="00FC0758"/>
    <w:rsid w:val="00FC179C"/>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34C"/>
    <w:rsid w:val="00FD348D"/>
    <w:rsid w:val="00FD3719"/>
    <w:rsid w:val="00FD4010"/>
    <w:rsid w:val="00FD405A"/>
    <w:rsid w:val="00FD41C9"/>
    <w:rsid w:val="00FD47C4"/>
    <w:rsid w:val="00FD47ED"/>
    <w:rsid w:val="00FD48F8"/>
    <w:rsid w:val="00FD4B10"/>
    <w:rsid w:val="00FD4F53"/>
    <w:rsid w:val="00FD581A"/>
    <w:rsid w:val="00FD5B2D"/>
    <w:rsid w:val="00FD5E05"/>
    <w:rsid w:val="00FD665B"/>
    <w:rsid w:val="00FD6832"/>
    <w:rsid w:val="00FD6B49"/>
    <w:rsid w:val="00FD6C0B"/>
    <w:rsid w:val="00FD6F72"/>
    <w:rsid w:val="00FD7113"/>
    <w:rsid w:val="00FD74DB"/>
    <w:rsid w:val="00FD75CC"/>
    <w:rsid w:val="00FD7660"/>
    <w:rsid w:val="00FD7807"/>
    <w:rsid w:val="00FE00A8"/>
    <w:rsid w:val="00FE039A"/>
    <w:rsid w:val="00FE0655"/>
    <w:rsid w:val="00FE0BE4"/>
    <w:rsid w:val="00FE0C49"/>
    <w:rsid w:val="00FE0CD0"/>
    <w:rsid w:val="00FE0FED"/>
    <w:rsid w:val="00FE11FB"/>
    <w:rsid w:val="00FE1B55"/>
    <w:rsid w:val="00FE1D15"/>
    <w:rsid w:val="00FE2365"/>
    <w:rsid w:val="00FE23F0"/>
    <w:rsid w:val="00FE4822"/>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DB"/>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cap Char,Caption Char"/>
    <w:basedOn w:val="Normal"/>
    <w:next w:val="Normal"/>
    <w:link w:val="CaptionChar1"/>
    <w:uiPriority w:val="35"/>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リスト段落,列出段落"/>
    <w:basedOn w:val="Normal"/>
    <w:link w:val="ListParagraphChar1"/>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1">
    <w:name w:val="Caption Char1"/>
    <w:aliases w:val="cap Char1,Caption Char1 Char Char,cap Char Char1 Char,Caption Char Char1 Char Char,cap Char2 Char,题注 Char,cap Char Char,Caption Char Char"/>
    <w:link w:val="Caption"/>
    <w:uiPriority w:val="35"/>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1">
    <w:name w:val="List Paragraph Char1"/>
    <w:aliases w:val="- Bullets Char1,목록 단락 Char1,リスト段落 Char,列出段落 Char"/>
    <w:link w:val="ListParagraph"/>
    <w:uiPriority w:val="34"/>
    <w:qFormat/>
    <w:locked/>
    <w:rsid w:val="000C0532"/>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5D8F"/>
    <w:rPr>
      <w:rFonts w:ascii="Arial" w:hAnsi="Arial" w:cs="Arial"/>
      <w:b/>
      <w:bCs/>
      <w:noProof/>
      <w:sz w:val="18"/>
      <w:szCs w:val="18"/>
    </w:rPr>
  </w:style>
  <w:style w:type="character" w:customStyle="1" w:styleId="ListParagraphChar">
    <w:name w:val="List Paragraph Char"/>
    <w:aliases w:val="목록 단락 Char,- Bullets Char"/>
    <w:basedOn w:val="DefaultParagraphFont"/>
    <w:uiPriority w:val="34"/>
    <w:locked/>
    <w:rsid w:val="00481DCF"/>
    <w:rPr>
      <w:rFonts w:ascii="Times" w:hAnsi="Times" w:cs="Times"/>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5890009">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39966292">
      <w:bodyDiv w:val="1"/>
      <w:marLeft w:val="0"/>
      <w:marRight w:val="0"/>
      <w:marTop w:val="0"/>
      <w:marBottom w:val="0"/>
      <w:divBdr>
        <w:top w:val="none" w:sz="0" w:space="0" w:color="auto"/>
        <w:left w:val="none" w:sz="0" w:space="0" w:color="auto"/>
        <w:bottom w:val="none" w:sz="0" w:space="0" w:color="auto"/>
        <w:right w:val="none" w:sz="0" w:space="0" w:color="auto"/>
      </w:divBdr>
      <w:divsChild>
        <w:div w:id="825509400">
          <w:marLeft w:val="274"/>
          <w:marRight w:val="0"/>
          <w:marTop w:val="0"/>
          <w:marBottom w:val="0"/>
          <w:divBdr>
            <w:top w:val="none" w:sz="0" w:space="0" w:color="auto"/>
            <w:left w:val="none" w:sz="0" w:space="0" w:color="auto"/>
            <w:bottom w:val="none" w:sz="0" w:space="0" w:color="auto"/>
            <w:right w:val="none" w:sz="0" w:space="0" w:color="auto"/>
          </w:divBdr>
        </w:div>
      </w:divsChild>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61715893">
      <w:bodyDiv w:val="1"/>
      <w:marLeft w:val="0"/>
      <w:marRight w:val="0"/>
      <w:marTop w:val="0"/>
      <w:marBottom w:val="0"/>
      <w:divBdr>
        <w:top w:val="none" w:sz="0" w:space="0" w:color="auto"/>
        <w:left w:val="none" w:sz="0" w:space="0" w:color="auto"/>
        <w:bottom w:val="none" w:sz="0" w:space="0" w:color="auto"/>
        <w:right w:val="none" w:sz="0" w:space="0" w:color="auto"/>
      </w:divBdr>
      <w:divsChild>
        <w:div w:id="1584148244">
          <w:marLeft w:val="2520"/>
          <w:marRight w:val="0"/>
          <w:marTop w:val="77"/>
          <w:marBottom w:val="0"/>
          <w:divBdr>
            <w:top w:val="none" w:sz="0" w:space="0" w:color="auto"/>
            <w:left w:val="none" w:sz="0" w:space="0" w:color="auto"/>
            <w:bottom w:val="none" w:sz="0" w:space="0" w:color="auto"/>
            <w:right w:val="none" w:sz="0" w:space="0" w:color="auto"/>
          </w:divBdr>
        </w:div>
      </w:divsChild>
    </w:div>
    <w:div w:id="571695045">
      <w:bodyDiv w:val="1"/>
      <w:marLeft w:val="0"/>
      <w:marRight w:val="0"/>
      <w:marTop w:val="0"/>
      <w:marBottom w:val="0"/>
      <w:divBdr>
        <w:top w:val="none" w:sz="0" w:space="0" w:color="auto"/>
        <w:left w:val="none" w:sz="0" w:space="0" w:color="auto"/>
        <w:bottom w:val="none" w:sz="0" w:space="0" w:color="auto"/>
        <w:right w:val="none" w:sz="0" w:space="0" w:color="auto"/>
      </w:divBdr>
      <w:divsChild>
        <w:div w:id="1547912825">
          <w:marLeft w:val="1699"/>
          <w:marRight w:val="0"/>
          <w:marTop w:val="120"/>
          <w:marBottom w:val="0"/>
          <w:divBdr>
            <w:top w:val="none" w:sz="0" w:space="0" w:color="auto"/>
            <w:left w:val="none" w:sz="0" w:space="0" w:color="auto"/>
            <w:bottom w:val="none" w:sz="0" w:space="0" w:color="auto"/>
            <w:right w:val="none" w:sz="0" w:space="0" w:color="auto"/>
          </w:divBdr>
        </w:div>
      </w:divsChild>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597325118">
      <w:bodyDiv w:val="1"/>
      <w:marLeft w:val="0"/>
      <w:marRight w:val="0"/>
      <w:marTop w:val="0"/>
      <w:marBottom w:val="0"/>
      <w:divBdr>
        <w:top w:val="none" w:sz="0" w:space="0" w:color="auto"/>
        <w:left w:val="none" w:sz="0" w:space="0" w:color="auto"/>
        <w:bottom w:val="none" w:sz="0" w:space="0" w:color="auto"/>
        <w:right w:val="none" w:sz="0" w:space="0" w:color="auto"/>
      </w:divBdr>
      <w:divsChild>
        <w:div w:id="440414104">
          <w:marLeft w:val="432"/>
          <w:marRight w:val="0"/>
          <w:marTop w:val="240"/>
          <w:marBottom w:val="0"/>
          <w:divBdr>
            <w:top w:val="none" w:sz="0" w:space="0" w:color="auto"/>
            <w:left w:val="none" w:sz="0" w:space="0" w:color="auto"/>
            <w:bottom w:val="none" w:sz="0" w:space="0" w:color="auto"/>
            <w:right w:val="none" w:sz="0" w:space="0" w:color="auto"/>
          </w:divBdr>
        </w:div>
        <w:div w:id="1244072896">
          <w:marLeft w:val="1267"/>
          <w:marRight w:val="0"/>
          <w:marTop w:val="180"/>
          <w:marBottom w:val="0"/>
          <w:divBdr>
            <w:top w:val="none" w:sz="0" w:space="0" w:color="auto"/>
            <w:left w:val="none" w:sz="0" w:space="0" w:color="auto"/>
            <w:bottom w:val="none" w:sz="0" w:space="0" w:color="auto"/>
            <w:right w:val="none" w:sz="0" w:space="0" w:color="auto"/>
          </w:divBdr>
        </w:div>
        <w:div w:id="1025403686">
          <w:marLeft w:val="1267"/>
          <w:marRight w:val="0"/>
          <w:marTop w:val="180"/>
          <w:marBottom w:val="0"/>
          <w:divBdr>
            <w:top w:val="none" w:sz="0" w:space="0" w:color="auto"/>
            <w:left w:val="none" w:sz="0" w:space="0" w:color="auto"/>
            <w:bottom w:val="none" w:sz="0" w:space="0" w:color="auto"/>
            <w:right w:val="none" w:sz="0" w:space="0" w:color="auto"/>
          </w:divBdr>
        </w:div>
        <w:div w:id="1792478063">
          <w:marLeft w:val="1267"/>
          <w:marRight w:val="0"/>
          <w:marTop w:val="180"/>
          <w:marBottom w:val="0"/>
          <w:divBdr>
            <w:top w:val="none" w:sz="0" w:space="0" w:color="auto"/>
            <w:left w:val="none" w:sz="0" w:space="0" w:color="auto"/>
            <w:bottom w:val="none" w:sz="0" w:space="0" w:color="auto"/>
            <w:right w:val="none" w:sz="0" w:space="0" w:color="auto"/>
          </w:divBdr>
        </w:div>
      </w:divsChild>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77081738">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6743294">
      <w:bodyDiv w:val="1"/>
      <w:marLeft w:val="0"/>
      <w:marRight w:val="0"/>
      <w:marTop w:val="0"/>
      <w:marBottom w:val="0"/>
      <w:divBdr>
        <w:top w:val="none" w:sz="0" w:space="0" w:color="auto"/>
        <w:left w:val="none" w:sz="0" w:space="0" w:color="auto"/>
        <w:bottom w:val="none" w:sz="0" w:space="0" w:color="auto"/>
        <w:right w:val="none" w:sz="0" w:space="0" w:color="auto"/>
      </w:divBdr>
      <w:divsChild>
        <w:div w:id="838739181">
          <w:marLeft w:val="1267"/>
          <w:marRight w:val="0"/>
          <w:marTop w:val="77"/>
          <w:marBottom w:val="0"/>
          <w:divBdr>
            <w:top w:val="none" w:sz="0" w:space="0" w:color="auto"/>
            <w:left w:val="none" w:sz="0" w:space="0" w:color="auto"/>
            <w:bottom w:val="none" w:sz="0" w:space="0" w:color="auto"/>
            <w:right w:val="none" w:sz="0" w:space="0" w:color="auto"/>
          </w:divBdr>
        </w:div>
      </w:divsChild>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08407344">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25487769">
      <w:bodyDiv w:val="1"/>
      <w:marLeft w:val="0"/>
      <w:marRight w:val="0"/>
      <w:marTop w:val="0"/>
      <w:marBottom w:val="0"/>
      <w:divBdr>
        <w:top w:val="none" w:sz="0" w:space="0" w:color="auto"/>
        <w:left w:val="none" w:sz="0" w:space="0" w:color="auto"/>
        <w:bottom w:val="none" w:sz="0" w:space="0" w:color="auto"/>
        <w:right w:val="none" w:sz="0" w:space="0" w:color="auto"/>
      </w:divBdr>
      <w:divsChild>
        <w:div w:id="720400597">
          <w:marLeft w:val="446"/>
          <w:marRight w:val="0"/>
          <w:marTop w:val="0"/>
          <w:marBottom w:val="0"/>
          <w:divBdr>
            <w:top w:val="none" w:sz="0" w:space="0" w:color="auto"/>
            <w:left w:val="none" w:sz="0" w:space="0" w:color="auto"/>
            <w:bottom w:val="none" w:sz="0" w:space="0" w:color="auto"/>
            <w:right w:val="none" w:sz="0" w:space="0" w:color="auto"/>
          </w:divBdr>
        </w:div>
      </w:divsChild>
    </w:div>
    <w:div w:id="1232425285">
      <w:bodyDiv w:val="1"/>
      <w:marLeft w:val="0"/>
      <w:marRight w:val="0"/>
      <w:marTop w:val="0"/>
      <w:marBottom w:val="0"/>
      <w:divBdr>
        <w:top w:val="none" w:sz="0" w:space="0" w:color="auto"/>
        <w:left w:val="none" w:sz="0" w:space="0" w:color="auto"/>
        <w:bottom w:val="none" w:sz="0" w:space="0" w:color="auto"/>
        <w:right w:val="none" w:sz="0" w:space="0" w:color="auto"/>
      </w:divBdr>
      <w:divsChild>
        <w:div w:id="2021279097">
          <w:marLeft w:val="446"/>
          <w:marRight w:val="0"/>
          <w:marTop w:val="0"/>
          <w:marBottom w:val="0"/>
          <w:divBdr>
            <w:top w:val="none" w:sz="0" w:space="0" w:color="auto"/>
            <w:left w:val="none" w:sz="0" w:space="0" w:color="auto"/>
            <w:bottom w:val="none" w:sz="0" w:space="0" w:color="auto"/>
            <w:right w:val="none" w:sz="0" w:space="0" w:color="auto"/>
          </w:divBdr>
        </w:div>
      </w:divsChild>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7038776">
      <w:bodyDiv w:val="1"/>
      <w:marLeft w:val="0"/>
      <w:marRight w:val="0"/>
      <w:marTop w:val="0"/>
      <w:marBottom w:val="0"/>
      <w:divBdr>
        <w:top w:val="none" w:sz="0" w:space="0" w:color="auto"/>
        <w:left w:val="none" w:sz="0" w:space="0" w:color="auto"/>
        <w:bottom w:val="none" w:sz="0" w:space="0" w:color="auto"/>
        <w:right w:val="none" w:sz="0" w:space="0" w:color="auto"/>
      </w:divBdr>
      <w:divsChild>
        <w:div w:id="1546259605">
          <w:marLeft w:val="446"/>
          <w:marRight w:val="0"/>
          <w:marTop w:val="0"/>
          <w:marBottom w:val="0"/>
          <w:divBdr>
            <w:top w:val="none" w:sz="0" w:space="0" w:color="auto"/>
            <w:left w:val="none" w:sz="0" w:space="0" w:color="auto"/>
            <w:bottom w:val="none" w:sz="0" w:space="0" w:color="auto"/>
            <w:right w:val="none" w:sz="0" w:space="0" w:color="auto"/>
          </w:divBdr>
        </w:div>
      </w:divsChild>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51876639">
      <w:bodyDiv w:val="1"/>
      <w:marLeft w:val="0"/>
      <w:marRight w:val="0"/>
      <w:marTop w:val="0"/>
      <w:marBottom w:val="0"/>
      <w:divBdr>
        <w:top w:val="none" w:sz="0" w:space="0" w:color="auto"/>
        <w:left w:val="none" w:sz="0" w:space="0" w:color="auto"/>
        <w:bottom w:val="none" w:sz="0" w:space="0" w:color="auto"/>
        <w:right w:val="none" w:sz="0" w:space="0" w:color="auto"/>
      </w:divBdr>
      <w:divsChild>
        <w:div w:id="1033388589">
          <w:marLeft w:val="1267"/>
          <w:marRight w:val="0"/>
          <w:marTop w:val="180"/>
          <w:marBottom w:val="0"/>
          <w:divBdr>
            <w:top w:val="none" w:sz="0" w:space="0" w:color="auto"/>
            <w:left w:val="none" w:sz="0" w:space="0" w:color="auto"/>
            <w:bottom w:val="none" w:sz="0" w:space="0" w:color="auto"/>
            <w:right w:val="none" w:sz="0" w:space="0" w:color="auto"/>
          </w:divBdr>
        </w:div>
      </w:divsChild>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15277245">
      <w:bodyDiv w:val="1"/>
      <w:marLeft w:val="0"/>
      <w:marRight w:val="0"/>
      <w:marTop w:val="0"/>
      <w:marBottom w:val="0"/>
      <w:divBdr>
        <w:top w:val="none" w:sz="0" w:space="0" w:color="auto"/>
        <w:left w:val="none" w:sz="0" w:space="0" w:color="auto"/>
        <w:bottom w:val="none" w:sz="0" w:space="0" w:color="auto"/>
        <w:right w:val="none" w:sz="0" w:space="0" w:color="auto"/>
      </w:divBdr>
      <w:divsChild>
        <w:div w:id="2012946943">
          <w:marLeft w:val="1166"/>
          <w:marRight w:val="0"/>
          <w:marTop w:val="125"/>
          <w:marBottom w:val="0"/>
          <w:divBdr>
            <w:top w:val="none" w:sz="0" w:space="0" w:color="auto"/>
            <w:left w:val="none" w:sz="0" w:space="0" w:color="auto"/>
            <w:bottom w:val="none" w:sz="0" w:space="0" w:color="auto"/>
            <w:right w:val="none" w:sz="0" w:space="0" w:color="auto"/>
          </w:divBdr>
        </w:div>
        <w:div w:id="1190071447">
          <w:marLeft w:val="1800"/>
          <w:marRight w:val="0"/>
          <w:marTop w:val="106"/>
          <w:marBottom w:val="0"/>
          <w:divBdr>
            <w:top w:val="none" w:sz="0" w:space="0" w:color="auto"/>
            <w:left w:val="none" w:sz="0" w:space="0" w:color="auto"/>
            <w:bottom w:val="none" w:sz="0" w:space="0" w:color="auto"/>
            <w:right w:val="none" w:sz="0" w:space="0" w:color="auto"/>
          </w:divBdr>
        </w:div>
        <w:div w:id="2022008452">
          <w:marLeft w:val="1800"/>
          <w:marRight w:val="0"/>
          <w:marTop w:val="106"/>
          <w:marBottom w:val="0"/>
          <w:divBdr>
            <w:top w:val="none" w:sz="0" w:space="0" w:color="auto"/>
            <w:left w:val="none" w:sz="0" w:space="0" w:color="auto"/>
            <w:bottom w:val="none" w:sz="0" w:space="0" w:color="auto"/>
            <w:right w:val="none" w:sz="0" w:space="0" w:color="auto"/>
          </w:divBdr>
        </w:div>
        <w:div w:id="2136634674">
          <w:marLeft w:val="1166"/>
          <w:marRight w:val="0"/>
          <w:marTop w:val="125"/>
          <w:marBottom w:val="0"/>
          <w:divBdr>
            <w:top w:val="none" w:sz="0" w:space="0" w:color="auto"/>
            <w:left w:val="none" w:sz="0" w:space="0" w:color="auto"/>
            <w:bottom w:val="none" w:sz="0" w:space="0" w:color="auto"/>
            <w:right w:val="none" w:sz="0" w:space="0" w:color="auto"/>
          </w:divBdr>
        </w:div>
        <w:div w:id="698774174">
          <w:marLeft w:val="1166"/>
          <w:marRight w:val="0"/>
          <w:marTop w:val="125"/>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2935463">
      <w:bodyDiv w:val="1"/>
      <w:marLeft w:val="0"/>
      <w:marRight w:val="0"/>
      <w:marTop w:val="0"/>
      <w:marBottom w:val="0"/>
      <w:divBdr>
        <w:top w:val="none" w:sz="0" w:space="0" w:color="auto"/>
        <w:left w:val="none" w:sz="0" w:space="0" w:color="auto"/>
        <w:bottom w:val="none" w:sz="0" w:space="0" w:color="auto"/>
        <w:right w:val="none" w:sz="0" w:space="0" w:color="auto"/>
      </w:divBdr>
      <w:divsChild>
        <w:div w:id="938566961">
          <w:marLeft w:val="547"/>
          <w:marRight w:val="0"/>
          <w:marTop w:val="77"/>
          <w:marBottom w:val="0"/>
          <w:divBdr>
            <w:top w:val="none" w:sz="0" w:space="0" w:color="auto"/>
            <w:left w:val="none" w:sz="0" w:space="0" w:color="auto"/>
            <w:bottom w:val="none" w:sz="0" w:space="0" w:color="auto"/>
            <w:right w:val="none" w:sz="0" w:space="0" w:color="auto"/>
          </w:divBdr>
        </w:div>
        <w:div w:id="607352598">
          <w:marLeft w:val="1267"/>
          <w:marRight w:val="0"/>
          <w:marTop w:val="77"/>
          <w:marBottom w:val="0"/>
          <w:divBdr>
            <w:top w:val="none" w:sz="0" w:space="0" w:color="auto"/>
            <w:left w:val="none" w:sz="0" w:space="0" w:color="auto"/>
            <w:bottom w:val="none" w:sz="0" w:space="0" w:color="auto"/>
            <w:right w:val="none" w:sz="0" w:space="0" w:color="auto"/>
          </w:divBdr>
        </w:div>
        <w:div w:id="709766146">
          <w:marLeft w:val="1267"/>
          <w:marRight w:val="0"/>
          <w:marTop w:val="77"/>
          <w:marBottom w:val="0"/>
          <w:divBdr>
            <w:top w:val="none" w:sz="0" w:space="0" w:color="auto"/>
            <w:left w:val="none" w:sz="0" w:space="0" w:color="auto"/>
            <w:bottom w:val="none" w:sz="0" w:space="0" w:color="auto"/>
            <w:right w:val="none" w:sz="0" w:space="0" w:color="auto"/>
          </w:divBdr>
        </w:div>
      </w:divsChild>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4288892">
      <w:bodyDiv w:val="1"/>
      <w:marLeft w:val="0"/>
      <w:marRight w:val="0"/>
      <w:marTop w:val="0"/>
      <w:marBottom w:val="0"/>
      <w:divBdr>
        <w:top w:val="none" w:sz="0" w:space="0" w:color="auto"/>
        <w:left w:val="none" w:sz="0" w:space="0" w:color="auto"/>
        <w:bottom w:val="none" w:sz="0" w:space="0" w:color="auto"/>
        <w:right w:val="none" w:sz="0" w:space="0" w:color="auto"/>
      </w:divBdr>
      <w:divsChild>
        <w:div w:id="1365902367">
          <w:marLeft w:val="2520"/>
          <w:marRight w:val="0"/>
          <w:marTop w:val="77"/>
          <w:marBottom w:val="0"/>
          <w:divBdr>
            <w:top w:val="none" w:sz="0" w:space="0" w:color="auto"/>
            <w:left w:val="none" w:sz="0" w:space="0" w:color="auto"/>
            <w:bottom w:val="none" w:sz="0" w:space="0" w:color="auto"/>
            <w:right w:val="none" w:sz="0" w:space="0" w:color="auto"/>
          </w:divBdr>
        </w:div>
        <w:div w:id="842938258">
          <w:marLeft w:val="2520"/>
          <w:marRight w:val="0"/>
          <w:marTop w:val="77"/>
          <w:marBottom w:val="0"/>
          <w:divBdr>
            <w:top w:val="none" w:sz="0" w:space="0" w:color="auto"/>
            <w:left w:val="none" w:sz="0" w:space="0" w:color="auto"/>
            <w:bottom w:val="none" w:sz="0" w:space="0" w:color="auto"/>
            <w:right w:val="none" w:sz="0" w:space="0" w:color="auto"/>
          </w:divBdr>
        </w:div>
      </w:divsChild>
    </w:div>
    <w:div w:id="1704743802">
      <w:bodyDiv w:val="1"/>
      <w:marLeft w:val="0"/>
      <w:marRight w:val="0"/>
      <w:marTop w:val="0"/>
      <w:marBottom w:val="0"/>
      <w:divBdr>
        <w:top w:val="none" w:sz="0" w:space="0" w:color="auto"/>
        <w:left w:val="none" w:sz="0" w:space="0" w:color="auto"/>
        <w:bottom w:val="none" w:sz="0" w:space="0" w:color="auto"/>
        <w:right w:val="none" w:sz="0" w:space="0" w:color="auto"/>
      </w:divBdr>
      <w:divsChild>
        <w:div w:id="1637442660">
          <w:marLeft w:val="418"/>
          <w:marRight w:val="0"/>
          <w:marTop w:val="0"/>
          <w:marBottom w:val="0"/>
          <w:divBdr>
            <w:top w:val="none" w:sz="0" w:space="0" w:color="auto"/>
            <w:left w:val="none" w:sz="0" w:space="0" w:color="auto"/>
            <w:bottom w:val="none" w:sz="0" w:space="0" w:color="auto"/>
            <w:right w:val="none" w:sz="0" w:space="0" w:color="auto"/>
          </w:divBdr>
        </w:div>
      </w:divsChild>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203865">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6804401">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23181907">
      <w:bodyDiv w:val="1"/>
      <w:marLeft w:val="0"/>
      <w:marRight w:val="0"/>
      <w:marTop w:val="0"/>
      <w:marBottom w:val="0"/>
      <w:divBdr>
        <w:top w:val="none" w:sz="0" w:space="0" w:color="auto"/>
        <w:left w:val="none" w:sz="0" w:space="0" w:color="auto"/>
        <w:bottom w:val="none" w:sz="0" w:space="0" w:color="auto"/>
        <w:right w:val="none" w:sz="0" w:space="0" w:color="auto"/>
      </w:divBdr>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EF626-0CD2-419A-A1B8-55F48757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mtk12330</cp:lastModifiedBy>
  <cp:revision>3</cp:revision>
  <cp:lastPrinted>2011-10-27T10:06:00Z</cp:lastPrinted>
  <dcterms:created xsi:type="dcterms:W3CDTF">2018-05-12T01:41:00Z</dcterms:created>
  <dcterms:modified xsi:type="dcterms:W3CDTF">2018-05-12T01:47:00Z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